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0DA3B" w14:textId="77777777" w:rsidR="002D2B28" w:rsidRDefault="008A1275" w:rsidP="00EC7FB3">
      <w:pPr>
        <w:pStyle w:val="Heading1"/>
      </w:pPr>
      <w:bookmarkStart w:id="0" w:name="_Toc263930658"/>
      <w:r w:rsidRPr="00D438F2">
        <w:t>Lesson</w:t>
      </w:r>
      <w:bookmarkEnd w:id="0"/>
      <w:r w:rsidR="00F230B6">
        <w:t xml:space="preserve"> 5: Explaining How Animals Grow</w:t>
      </w:r>
    </w:p>
    <w:p w14:paraId="7920C66C" w14:textId="4E295325"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7EB1F369" wp14:editId="0BD3F424">
                <wp:simplePos x="0" y="0"/>
                <wp:positionH relativeFrom="column">
                  <wp:posOffset>4289425</wp:posOffset>
                </wp:positionH>
                <wp:positionV relativeFrom="paragraph">
                  <wp:posOffset>186055</wp:posOffset>
                </wp:positionV>
                <wp:extent cx="1215390" cy="612775"/>
                <wp:effectExtent l="0" t="0" r="16510" b="952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2775"/>
                        </a:xfrm>
                        <a:prstGeom prst="rect">
                          <a:avLst/>
                        </a:prstGeom>
                        <a:solidFill>
                          <a:schemeClr val="lt1"/>
                        </a:solidFill>
                        <a:ln w="6350">
                          <a:solidFill>
                            <a:prstClr val="black"/>
                          </a:solidFill>
                        </a:ln>
                      </wps:spPr>
                      <wps:txbx>
                        <w:txbxContent>
                          <w:p w14:paraId="62CF4CCB" w14:textId="77777777" w:rsidR="00C846B3" w:rsidRDefault="00C846B3" w:rsidP="004518D4">
                            <w:r>
                              <w:t>Download PDF of Lesson 5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1F369" id="_x0000_t202" coordsize="21600,21600" o:spt="202" path="m,l,21600r21600,l21600,xe">
                <v:stroke joinstyle="miter"/>
                <v:path gradientshapeok="t" o:connecttype="rect"/>
              </v:shapetype>
              <v:shape id="Text Box 1" o:spid="_x0000_s1026" type="#_x0000_t202" style="position:absolute;margin-left:337.75pt;margin-top:14.65pt;width:95.7pt;height:4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" fillcolor="white [3201]" strokeweight=".5pt">
                <v:textbox>
                  <w:txbxContent>
                    <w:p w14:paraId="62CF4CCB" w14:textId="77777777" w:rsidR="00C846B3" w:rsidRDefault="00C846B3" w:rsidP="004518D4">
                      <w:r>
                        <w:t>Download PDF of Lesson 5 Teacher’s Guide</w:t>
                      </w:r>
                    </w:p>
                  </w:txbxContent>
                </v:textbox>
                <w10:wrap type="square"/>
              </v:shape>
            </w:pict>
          </mc:Fallback>
        </mc:AlternateContent>
      </w:r>
      <w:r w:rsidR="00FB0BBF" w:rsidRPr="008B694A">
        <w:t>Overview</w:t>
      </w:r>
    </w:p>
    <w:p w14:paraId="796917E4" w14:textId="77777777" w:rsidR="00F230B6" w:rsidRPr="00DB72EE" w:rsidRDefault="00F230B6" w:rsidP="00F230B6">
      <w:r w:rsidRPr="00DB72EE">
        <w:t xml:space="preserve">Students </w:t>
      </w:r>
      <w:r>
        <w:t xml:space="preserve">learn and use a scientific </w:t>
      </w:r>
      <w:r w:rsidRPr="00DB72EE">
        <w:t xml:space="preserve">model </w:t>
      </w:r>
      <w:r>
        <w:t>to</w:t>
      </w:r>
      <w:r w:rsidRPr="00DB72EE">
        <w:t xml:space="preserve"> explain digestion</w:t>
      </w:r>
      <w:r>
        <w:t xml:space="preserve"> and</w:t>
      </w:r>
      <w:r w:rsidRPr="00DB72EE">
        <w:t xml:space="preserve"> biosynthesis using the Three Questions. </w:t>
      </w:r>
    </w:p>
    <w:p w14:paraId="4FC66D01" w14:textId="77777777" w:rsidR="00B73198" w:rsidRPr="00EC54BE" w:rsidRDefault="00B977E7" w:rsidP="00EC54BE">
      <w:pPr>
        <w:pStyle w:val="Heading3"/>
      </w:pPr>
      <w:r w:rsidRPr="00EC54BE">
        <w:t>Guiding Question</w:t>
      </w:r>
      <w:r w:rsidR="00B73198" w:rsidRPr="00EC54BE">
        <w:t xml:space="preserve"> </w:t>
      </w:r>
    </w:p>
    <w:p w14:paraId="0A509DDA" w14:textId="77777777" w:rsidR="00F230B6" w:rsidRPr="00DB72EE" w:rsidRDefault="00F230B6" w:rsidP="00F230B6">
      <w:pPr>
        <w:pStyle w:val="List1"/>
        <w:ind w:left="0" w:firstLine="0"/>
      </w:pPr>
      <w:r>
        <w:t>How do animals use food to grow</w:t>
      </w:r>
      <w:r w:rsidRPr="00DB72EE">
        <w:t>?</w:t>
      </w:r>
    </w:p>
    <w:p w14:paraId="51C4698B"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7711DFEC" w14:textId="77777777" w:rsidR="00F230B6" w:rsidRDefault="00F230B6" w:rsidP="00B34DC6">
      <w:pPr>
        <w:pStyle w:val="List1"/>
        <w:numPr>
          <w:ilvl w:val="0"/>
          <w:numId w:val="3"/>
        </w:numPr>
        <w:ind w:left="360"/>
        <w:contextualSpacing/>
      </w:pPr>
      <w:r>
        <w:rPr>
          <w:noProof/>
        </w:rPr>
        <mc:AlternateContent>
          <mc:Choice Requires="wpg">
            <w:drawing>
              <wp:anchor distT="0" distB="0" distL="114300" distR="114300" simplePos="0" relativeHeight="251661312" behindDoc="0" locked="0" layoutInCell="1" allowOverlap="1" wp14:anchorId="5D49B941" wp14:editId="7054EAF2">
                <wp:simplePos x="0" y="0"/>
                <wp:positionH relativeFrom="column">
                  <wp:posOffset>-571500</wp:posOffset>
                </wp:positionH>
                <wp:positionV relativeFrom="paragraph">
                  <wp:posOffset>147320</wp:posOffset>
                </wp:positionV>
                <wp:extent cx="800100" cy="457200"/>
                <wp:effectExtent l="50800" t="0" r="0" b="0"/>
                <wp:wrapNone/>
                <wp:docPr id="2" name="Group 2"/>
                <wp:cNvGraphicFramePr/>
                <a:graphic xmlns:a="http://schemas.openxmlformats.org/drawingml/2006/main">
                  <a:graphicData uri="http://schemas.microsoft.com/office/word/2010/wordprocessingGroup">
                    <wpg:wgp>
                      <wpg:cNvGrpSpPr/>
                      <wpg:grpSpPr>
                        <a:xfrm>
                          <a:off x="0" y="0"/>
                          <a:ext cx="800100" cy="457200"/>
                          <a:chOff x="0" y="0"/>
                          <a:chExt cx="800100" cy="457200"/>
                        </a:xfrm>
                      </wpg:grpSpPr>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42900" y="0"/>
                            <a:ext cx="457200" cy="457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g:grpSp>
                        <wpg:cNvPr id="4" name="Group 4"/>
                        <wpg:cNvGrpSpPr/>
                        <wpg:grpSpPr>
                          <a:xfrm>
                            <a:off x="0" y="114300"/>
                            <a:ext cx="342900" cy="160020"/>
                            <a:chOff x="0" y="0"/>
                            <a:chExt cx="571500" cy="342900"/>
                          </a:xfrm>
                        </wpg:grpSpPr>
                        <wps:wsp>
                          <wps:cNvPr id="5" name="Curved Right Arrow 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urved Right Arrow 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0057C7E" id="Group 2" o:spid="_x0000_s1026" style="position:absolute;margin-left:-45pt;margin-top:11.6pt;width:63pt;height:36pt;z-index:251661312" coordsize="8001,457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3429;width:4572;height:457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">
                  <v:imagedata r:id="rId9" o:title=""/>
                </v:shape>
                <v:group id="Group 4" o:spid="_x0000_s1028" style="position:absolute;top:1143;width:3429;height:1600" coordsize="5715,3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5" o:spid="_x0000_s1029"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" adj="14400,19800,16200" fillcolor="black [3213]" strokecolor="black [3213]">
                    <v:shadow on="t" color="black" opacity="22937f" origin=",.5" offset="0,.63889mm"/>
                  </v:shape>
                  <v:shape id="Curved Right Arrow 6" o:spid="_x0000_s1030"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" adj="14400,19800,16200" fillcolor="black [3213]" strokecolor="black [3213]">
                    <v:shadow on="t" color="black" opacity="22937f" origin=",.5" offset="0,.63889mm"/>
                  </v:shape>
                </v:group>
              </v:group>
            </w:pict>
          </mc:Fallback>
        </mc:AlternateContent>
      </w:r>
      <w:r>
        <w:t>Activity 5.1: Tracing the Processes of Cows Growing: Digestion and Biosynthesis (40 min)</w:t>
      </w:r>
    </w:p>
    <w:p w14:paraId="03C84631" w14:textId="77777777" w:rsidR="00F230B6" w:rsidRDefault="00F230B6" w:rsidP="00F230B6">
      <w:pPr>
        <w:pStyle w:val="List1"/>
        <w:ind w:left="360" w:firstLine="0"/>
        <w:contextualSpacing/>
      </w:pPr>
      <w:r w:rsidRPr="004D33D6">
        <w:t>Activity 5</w:t>
      </w:r>
      <w:r>
        <w:t>.2</w:t>
      </w:r>
      <w:r w:rsidRPr="004D33D6">
        <w:t xml:space="preserve">: </w:t>
      </w:r>
      <w:r>
        <w:t xml:space="preserve">Molecular Models for Cows Growing: Digestion and Biosynthesis </w:t>
      </w:r>
      <w:r w:rsidRPr="004D33D6">
        <w:t>(40 min)</w:t>
      </w:r>
    </w:p>
    <w:p w14:paraId="3539772E" w14:textId="77777777" w:rsidR="00F230B6" w:rsidRPr="00A377D5" w:rsidRDefault="00F230B6" w:rsidP="00F230B6">
      <w:pPr>
        <w:ind w:left="720"/>
        <w:contextualSpacing/>
        <w:rPr>
          <w:i/>
        </w:rPr>
      </w:pPr>
      <w:r>
        <w:rPr>
          <w:i/>
        </w:rPr>
        <w:t xml:space="preserve">Note: </w:t>
      </w:r>
      <w:r w:rsidRPr="00A377D5">
        <w:rPr>
          <w:i/>
        </w:rPr>
        <w:t xml:space="preserve">The molecular modeling part of Activity 5.2 is </w:t>
      </w:r>
      <w:r w:rsidRPr="0016613C">
        <w:rPr>
          <w:i/>
        </w:rPr>
        <w:t>exactly the same</w:t>
      </w:r>
      <w:r w:rsidRPr="00A377D5">
        <w:rPr>
          <w:i/>
        </w:rPr>
        <w:t xml:space="preserve"> as the molecular modeling for biosynthesis in the </w:t>
      </w:r>
      <w:r w:rsidRPr="0016613C">
        <w:rPr>
          <w:i/>
        </w:rPr>
        <w:t xml:space="preserve">Plants </w:t>
      </w:r>
      <w:r w:rsidRPr="00A377D5">
        <w:rPr>
          <w:i/>
        </w:rPr>
        <w:t xml:space="preserve">and </w:t>
      </w:r>
      <w:r>
        <w:rPr>
          <w:i/>
        </w:rPr>
        <w:t>Decomposers</w:t>
      </w:r>
      <w:r w:rsidRPr="00A377D5">
        <w:rPr>
          <w:i/>
        </w:rPr>
        <w:t xml:space="preserve"> units. Additionally, it is a 2-turtle activity which means it involves a higher level of complexity. Consider skipping the activity if you have already taught it in another unit or if it is too advanced for your class. </w:t>
      </w:r>
    </w:p>
    <w:p w14:paraId="789DEE15" w14:textId="77777777" w:rsidR="00F230B6" w:rsidRDefault="00F230B6" w:rsidP="00F230B6">
      <w:pPr>
        <w:pStyle w:val="List1"/>
        <w:numPr>
          <w:ilvl w:val="0"/>
          <w:numId w:val="1"/>
        </w:numPr>
        <w:contextualSpacing/>
      </w:pPr>
      <w:r w:rsidRPr="004D33D6">
        <w:t>Activity 5.</w:t>
      </w:r>
      <w:r>
        <w:t>3</w:t>
      </w:r>
      <w:r w:rsidRPr="004D33D6">
        <w:t xml:space="preserve">: </w:t>
      </w:r>
      <w:r>
        <w:t>Explaining How Cows Grow: Digestion (40 min)</w:t>
      </w:r>
    </w:p>
    <w:p w14:paraId="5DC39BAE" w14:textId="77777777" w:rsidR="00E07A5C" w:rsidRPr="00D438F2" w:rsidRDefault="00F230B6" w:rsidP="00F230B6">
      <w:pPr>
        <w:pStyle w:val="List1"/>
        <w:numPr>
          <w:ilvl w:val="0"/>
          <w:numId w:val="1"/>
        </w:numPr>
        <w:contextualSpacing/>
      </w:pPr>
      <w:r>
        <w:t>Activity 5.4: Explaining How Cows Grow: Biosynthesis (4</w:t>
      </w:r>
      <w:r w:rsidRPr="00D438F2">
        <w:t>0</w:t>
      </w:r>
      <w:r>
        <w:t xml:space="preserve"> </w:t>
      </w:r>
      <w:r w:rsidRPr="00D438F2">
        <w:t>min)</w:t>
      </w:r>
    </w:p>
    <w:p w14:paraId="34384C63" w14:textId="77777777" w:rsidR="00ED775D" w:rsidRPr="00D438F2" w:rsidRDefault="00F230B6" w:rsidP="00ED775D">
      <w:pPr>
        <w:pStyle w:val="Heading3"/>
      </w:pPr>
      <w:r w:rsidRPr="00D438F2">
        <w:rPr>
          <w:noProof/>
          <w:color w:val="FF0000"/>
        </w:rPr>
        <w:lastRenderedPageBreak/>
        <mc:AlternateContent>
          <mc:Choice Requires="wps">
            <w:drawing>
              <wp:anchor distT="0" distB="0" distL="114300" distR="114300" simplePos="0" relativeHeight="251663360" behindDoc="0" locked="0" layoutInCell="1" allowOverlap="1" wp14:anchorId="04C63B2E" wp14:editId="43D91187">
                <wp:simplePos x="0" y="0"/>
                <wp:positionH relativeFrom="column">
                  <wp:posOffset>4842984</wp:posOffset>
                </wp:positionH>
                <wp:positionV relativeFrom="paragraph">
                  <wp:posOffset>-155511</wp:posOffset>
                </wp:positionV>
                <wp:extent cx="924560" cy="924560"/>
                <wp:effectExtent l="279400" t="25400" r="66040" b="218440"/>
                <wp:wrapNone/>
                <wp:docPr id="9"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72575"/>
                            <a:gd name="adj2" fmla="val 62224"/>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3CEEE706" w14:textId="77777777" w:rsidR="00C846B3" w:rsidRPr="003B3A3C" w:rsidRDefault="00C846B3" w:rsidP="00F230B6">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4C63B2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81.35pt;margin-top:-12.25pt;width:72.8pt;height:7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" adj="-4876,24240" fillcolor="#5a5a5a [2109]" strokecolor="gray [1629]">
                <v:shadow on="t" color="black" opacity="22936f" origin=",.5" offset="0,.63889mm"/>
                <v:textbox>
                  <w:txbxContent>
                    <w:p w14:paraId="3CEEE706" w14:textId="77777777" w:rsidR="00C846B3" w:rsidRPr="003B3A3C" w:rsidRDefault="00C846B3" w:rsidP="00F230B6">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6ED73433" w14:textId="77777777" w:rsidR="00F230B6" w:rsidRDefault="00F230B6" w:rsidP="00B71E67">
      <w:pPr>
        <w:pStyle w:val="Heading2"/>
        <w:rPr>
          <w:color w:val="FF0000"/>
        </w:rPr>
      </w:pPr>
      <w:r w:rsidRPr="00803CE5">
        <w:rPr>
          <w:noProof/>
          <w:color w:val="FF0000"/>
        </w:rPr>
        <w:drawing>
          <wp:inline distT="0" distB="0" distL="0" distR="0" wp14:anchorId="79823C42" wp14:editId="144EB67A">
            <wp:extent cx="5943600" cy="3364230"/>
            <wp:effectExtent l="0" t="0" r="0" b="1270"/>
            <wp:docPr id="7"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10"/>
                    <a:stretch>
                      <a:fillRect/>
                    </a:stretch>
                  </pic:blipFill>
                  <pic:spPr>
                    <a:xfrm>
                      <a:off x="0" y="0"/>
                      <a:ext cx="5943600" cy="3364230"/>
                    </a:xfrm>
                    <a:prstGeom prst="rect">
                      <a:avLst/>
                    </a:prstGeom>
                  </pic:spPr>
                </pic:pic>
              </a:graphicData>
            </a:graphic>
          </wp:inline>
        </w:drawing>
      </w:r>
    </w:p>
    <w:p w14:paraId="50FA783F" w14:textId="710B5393" w:rsidR="00ED775D" w:rsidRDefault="00174185" w:rsidP="00B71E67">
      <w:pPr>
        <w:pStyle w:val="Heading2"/>
      </w:pPr>
      <w:r>
        <w:t>Learning Goals</w:t>
      </w:r>
    </w:p>
    <w:p w14:paraId="33E3DC22"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F230B6" w:rsidRPr="004B35EA" w14:paraId="34B67C89" w14:textId="77777777" w:rsidTr="00C846B3">
        <w:tc>
          <w:tcPr>
            <w:tcW w:w="9350" w:type="dxa"/>
            <w:gridSpan w:val="2"/>
            <w:shd w:val="clear" w:color="auto" w:fill="D9D9D9" w:themeFill="background1" w:themeFillShade="D9"/>
          </w:tcPr>
          <w:p w14:paraId="4780D69F" w14:textId="77777777" w:rsidR="00F230B6" w:rsidRPr="004B35EA" w:rsidRDefault="00F230B6" w:rsidP="00C846B3">
            <w:pPr>
              <w:pStyle w:val="Heading2"/>
              <w:spacing w:beforeLines="40" w:before="96" w:afterLines="40" w:after="96"/>
              <w:jc w:val="center"/>
              <w:outlineLvl w:val="1"/>
              <w:rPr>
                <w:b w:val="0"/>
                <w:sz w:val="22"/>
              </w:rPr>
            </w:pPr>
            <w:r w:rsidRPr="00D75361">
              <w:rPr>
                <w:b w:val="0"/>
                <w:sz w:val="22"/>
              </w:rPr>
              <w:t>Lesson 5 – Explaining How Animals Grow</w:t>
            </w:r>
            <w:r w:rsidRPr="004B35EA">
              <w:rPr>
                <w:b w:val="0"/>
                <w:sz w:val="22"/>
              </w:rPr>
              <w:t xml:space="preserve"> (students as explainers)</w:t>
            </w:r>
          </w:p>
        </w:tc>
      </w:tr>
      <w:tr w:rsidR="00F230B6" w:rsidRPr="00CA53BB" w14:paraId="331A736F" w14:textId="77777777" w:rsidTr="00C846B3">
        <w:tc>
          <w:tcPr>
            <w:tcW w:w="3993" w:type="dxa"/>
          </w:tcPr>
          <w:p w14:paraId="57D46763" w14:textId="77777777" w:rsidR="00F230B6" w:rsidRPr="009357A2" w:rsidRDefault="00F230B6" w:rsidP="00C846B3">
            <w:pPr>
              <w:spacing w:before="120"/>
              <w:rPr>
                <w:b/>
              </w:rPr>
            </w:pPr>
            <w:r w:rsidRPr="009357A2">
              <w:t xml:space="preserve">Activity 5.1: Tracing the Processes of Cows Growing: Digestion and Biosynthesis </w:t>
            </w:r>
          </w:p>
        </w:tc>
        <w:tc>
          <w:tcPr>
            <w:tcW w:w="5357" w:type="dxa"/>
          </w:tcPr>
          <w:p w14:paraId="0A8F3615" w14:textId="77777777" w:rsidR="00F230B6" w:rsidRPr="00CA53BB" w:rsidRDefault="00F230B6" w:rsidP="00C846B3">
            <w:pPr>
              <w:spacing w:beforeLines="40" w:before="96" w:afterLines="40" w:after="96"/>
            </w:pPr>
            <w:r>
              <w:t>Students “zoom in” to the structure and function of a cow’s organ systems and cells, tracing atoms and energy.</w:t>
            </w:r>
          </w:p>
        </w:tc>
      </w:tr>
      <w:tr w:rsidR="00F230B6" w:rsidRPr="00CA53BB" w14:paraId="50644D31" w14:textId="77777777" w:rsidTr="00C846B3">
        <w:tc>
          <w:tcPr>
            <w:tcW w:w="3993" w:type="dxa"/>
          </w:tcPr>
          <w:p w14:paraId="18CB3ED2" w14:textId="77777777" w:rsidR="00F230B6" w:rsidRPr="009357A2" w:rsidRDefault="00F230B6" w:rsidP="00C846B3">
            <w:pPr>
              <w:spacing w:before="120"/>
              <w:rPr>
                <w:b/>
              </w:rPr>
            </w:pPr>
            <w:r w:rsidRPr="009357A2">
              <w:t xml:space="preserve">Optional Activity 5.2: Molecular Models for Cows Growing: Digestion and Biosynthesis </w:t>
            </w:r>
          </w:p>
        </w:tc>
        <w:tc>
          <w:tcPr>
            <w:tcW w:w="5357" w:type="dxa"/>
          </w:tcPr>
          <w:p w14:paraId="4835BB6E" w14:textId="77777777" w:rsidR="00F230B6" w:rsidRPr="00CA53BB" w:rsidRDefault="00F230B6" w:rsidP="00C846B3">
            <w:pPr>
              <w:spacing w:beforeLines="40" w:before="96" w:afterLines="40" w:after="96"/>
            </w:pPr>
            <w:r>
              <w:t>Students use molecular models to explain how polymers are broken into monomers during the process of digestion and monomers are linked into polymers during biosynthesis.</w:t>
            </w:r>
          </w:p>
        </w:tc>
      </w:tr>
      <w:tr w:rsidR="00F230B6" w:rsidRPr="00CA53BB" w14:paraId="003CD251" w14:textId="77777777" w:rsidTr="00C846B3">
        <w:tc>
          <w:tcPr>
            <w:tcW w:w="3993" w:type="dxa"/>
          </w:tcPr>
          <w:p w14:paraId="32F22FA9" w14:textId="77777777" w:rsidR="00F230B6" w:rsidRPr="009357A2" w:rsidRDefault="00F230B6" w:rsidP="00C846B3">
            <w:pPr>
              <w:spacing w:before="120"/>
              <w:rPr>
                <w:b/>
              </w:rPr>
            </w:pPr>
            <w:r w:rsidRPr="009357A2">
              <w:t xml:space="preserve">Activity 5.3: Explaining How Cows Grow: Digestion </w:t>
            </w:r>
          </w:p>
        </w:tc>
        <w:tc>
          <w:tcPr>
            <w:tcW w:w="5357" w:type="dxa"/>
          </w:tcPr>
          <w:p w14:paraId="101B3E97" w14:textId="77777777" w:rsidR="00F230B6" w:rsidRPr="00CA53BB" w:rsidRDefault="00F230B6" w:rsidP="00C846B3">
            <w:pPr>
              <w:spacing w:beforeLines="40" w:before="96" w:afterLines="40" w:after="96"/>
            </w:pPr>
            <w:r>
              <w:t>Students explain how matter moves and changes and how energy changes during digestion in a cow (connecting macroscopic observations with atomic-molecular models and using the principles of conservation of matter and energy).</w:t>
            </w:r>
          </w:p>
        </w:tc>
      </w:tr>
      <w:tr w:rsidR="00F230B6" w:rsidRPr="00CA53BB" w14:paraId="71196FF3" w14:textId="77777777" w:rsidTr="00C846B3">
        <w:tc>
          <w:tcPr>
            <w:tcW w:w="3993" w:type="dxa"/>
          </w:tcPr>
          <w:p w14:paraId="385D2E64" w14:textId="77777777" w:rsidR="00F230B6" w:rsidRDefault="00F230B6" w:rsidP="00C846B3">
            <w:pPr>
              <w:spacing w:before="120"/>
            </w:pPr>
            <w:r w:rsidRPr="00D75361">
              <w:t xml:space="preserve">Activity 5.4: Explaining How Cows Grow: Biosynthesis </w:t>
            </w:r>
          </w:p>
        </w:tc>
        <w:tc>
          <w:tcPr>
            <w:tcW w:w="5357" w:type="dxa"/>
          </w:tcPr>
          <w:p w14:paraId="69C9784F" w14:textId="77777777" w:rsidR="00F230B6" w:rsidRPr="00CA53BB" w:rsidRDefault="00F230B6" w:rsidP="00C846B3">
            <w:pPr>
              <w:spacing w:beforeLines="40" w:before="96" w:afterLines="40" w:after="96"/>
            </w:pPr>
            <w:r>
              <w:t>Students explain how matter moves and changes and how energy changes during biosynthesis in a cow’s cells (connecting macroscopic observations with atomic-molecular models and using the principles of conservation of matter and energy).</w:t>
            </w:r>
          </w:p>
        </w:tc>
      </w:tr>
    </w:tbl>
    <w:p w14:paraId="77E8A3C7" w14:textId="77777777" w:rsidR="00B977E7" w:rsidRPr="00D438F2" w:rsidRDefault="00B977E7" w:rsidP="007C2011">
      <w:pPr>
        <w:pStyle w:val="Heading3"/>
      </w:pPr>
      <w:r w:rsidRPr="00D438F2">
        <w:t>NGSS Performance Expectations</w:t>
      </w:r>
    </w:p>
    <w:p w14:paraId="32DFF5B7" w14:textId="77777777" w:rsidR="00F230B6" w:rsidRPr="009D439B" w:rsidRDefault="00F230B6" w:rsidP="00F230B6">
      <w:pPr>
        <w:ind w:right="36"/>
        <w:rPr>
          <w:b/>
        </w:rPr>
      </w:pPr>
      <w:r w:rsidRPr="009D439B">
        <w:rPr>
          <w:b/>
        </w:rPr>
        <w:t>Middle School</w:t>
      </w:r>
    </w:p>
    <w:p w14:paraId="54E24106" w14:textId="77777777" w:rsidR="00F230B6" w:rsidRPr="00BC330F" w:rsidRDefault="00F230B6" w:rsidP="00B34DC6">
      <w:pPr>
        <w:pStyle w:val="ListParagraph"/>
        <w:numPr>
          <w:ilvl w:val="0"/>
          <w:numId w:val="4"/>
        </w:numPr>
        <w:rPr>
          <w:rStyle w:val="Hyperlink"/>
          <w:color w:val="auto"/>
          <w:u w:val="none"/>
        </w:rPr>
      </w:pPr>
      <w:r>
        <w:lastRenderedPageBreak/>
        <w:t xml:space="preserve">MS. </w:t>
      </w:r>
      <w:r w:rsidRPr="00BC330F">
        <w:t xml:space="preserve">Matter and its Interactions. MS-PS1-1. </w:t>
      </w:r>
      <w:r w:rsidRPr="00BC330F">
        <w:rPr>
          <w:rStyle w:val="popup"/>
        </w:rPr>
        <w:t>Develop models</w:t>
      </w:r>
      <w:r w:rsidRPr="00BC330F">
        <w:t xml:space="preserve"> </w:t>
      </w:r>
      <w:r w:rsidRPr="00BC330F">
        <w:rPr>
          <w:rStyle w:val="popup"/>
        </w:rPr>
        <w:t>to describe</w:t>
      </w:r>
      <w:r w:rsidRPr="00BC330F">
        <w:t xml:space="preserve"> </w:t>
      </w:r>
      <w:r w:rsidRPr="00BC330F">
        <w:rPr>
          <w:rStyle w:val="popup"/>
        </w:rPr>
        <w:t>the atomic composition of simple molecules and extended structures.</w:t>
      </w:r>
    </w:p>
    <w:p w14:paraId="06E57154" w14:textId="77777777" w:rsidR="00F230B6" w:rsidRPr="009D439B" w:rsidRDefault="00F230B6" w:rsidP="00F230B6">
      <w:pPr>
        <w:ind w:right="36"/>
        <w:rPr>
          <w:color w:val="0000FF"/>
          <w:u w:val="single"/>
        </w:rPr>
      </w:pPr>
      <w:r w:rsidRPr="009D439B">
        <w:rPr>
          <w:b/>
        </w:rPr>
        <w:t>High School</w:t>
      </w:r>
    </w:p>
    <w:p w14:paraId="2B395771" w14:textId="77777777" w:rsidR="00F230B6" w:rsidRPr="000E7899" w:rsidRDefault="00F230B6" w:rsidP="00B34DC6">
      <w:pPr>
        <w:pStyle w:val="ListParagraph"/>
        <w:numPr>
          <w:ilvl w:val="0"/>
          <w:numId w:val="4"/>
        </w:numPr>
      </w:pPr>
      <w:r>
        <w:t xml:space="preserve">HS. </w:t>
      </w:r>
      <w:r w:rsidRPr="000E7899">
        <w:t>From Molecules to Organisms: Structures and Processes. HS-LS1-2. Develop and use a model to illustrate the hierarchical organization of interacting systems that provide specific functions within multicellular organisms.</w:t>
      </w:r>
    </w:p>
    <w:p w14:paraId="51DC5F2B" w14:textId="77777777" w:rsidR="00F230B6" w:rsidRPr="000E7899" w:rsidRDefault="00F230B6" w:rsidP="00B34DC6">
      <w:pPr>
        <w:pStyle w:val="ListParagraph"/>
        <w:numPr>
          <w:ilvl w:val="0"/>
          <w:numId w:val="4"/>
        </w:numPr>
        <w:rPr>
          <w:rStyle w:val="popup"/>
        </w:rPr>
      </w:pPr>
      <w:r>
        <w:t xml:space="preserve">HS. </w:t>
      </w:r>
      <w:r w:rsidRPr="000E7899">
        <w:t xml:space="preserve">From Molecules to Organisms: Structures and Processes. HS-LS1-6. Construct </w:t>
      </w:r>
      <w:r w:rsidRPr="000E7899">
        <w:rPr>
          <w:rStyle w:val="popup"/>
        </w:rPr>
        <w:t>and revise an explanation based on evidence for how</w:t>
      </w:r>
      <w:r w:rsidRPr="000E7899">
        <w:t xml:space="preserve"> </w:t>
      </w:r>
      <w:r w:rsidRPr="000E7899">
        <w:rPr>
          <w:rStyle w:val="popup"/>
        </w:rPr>
        <w:t>carbon, hydrogen, and oxygen from sugar molecules may combine with other elements</w:t>
      </w:r>
      <w:r w:rsidRPr="000E7899">
        <w:t xml:space="preserve"> </w:t>
      </w:r>
      <w:r w:rsidRPr="000E7899">
        <w:rPr>
          <w:rStyle w:val="popup"/>
        </w:rPr>
        <w:t>to form</w:t>
      </w:r>
      <w:r w:rsidRPr="000E7899">
        <w:t xml:space="preserve"> </w:t>
      </w:r>
      <w:r w:rsidRPr="000E7899">
        <w:rPr>
          <w:rStyle w:val="popup"/>
        </w:rPr>
        <w:t xml:space="preserve">amino acids and/or other large carbon-based molecules. </w:t>
      </w:r>
    </w:p>
    <w:p w14:paraId="0E3BDBA7" w14:textId="354C3F78" w:rsidR="00B977E7" w:rsidRDefault="00B977E7" w:rsidP="00B71E67">
      <w:pPr>
        <w:pStyle w:val="Heading2"/>
      </w:pPr>
      <w:r w:rsidRPr="00D438F2">
        <w:t>Background Information</w:t>
      </w:r>
    </w:p>
    <w:p w14:paraId="29663FC8" w14:textId="1329DBD4" w:rsidR="00174185" w:rsidRPr="00E77BA0" w:rsidRDefault="00CC2673" w:rsidP="00B71E67">
      <w:pPr>
        <w:pStyle w:val="Heading3"/>
        <w:rPr>
          <w:color w:val="00B050"/>
        </w:rPr>
      </w:pPr>
      <w:r w:rsidRPr="00E77BA0">
        <w:rPr>
          <w:color w:val="00B050"/>
        </w:rPr>
        <w:t>Three-dimensional Learning Progression</w:t>
      </w:r>
    </w:p>
    <w:p w14:paraId="52A99247" w14:textId="77777777" w:rsidR="00421FB4" w:rsidRPr="00DB72EE" w:rsidRDefault="00421FB4" w:rsidP="00421FB4">
      <w:bookmarkStart w:id="1" w:name="_Toc235692290"/>
      <w:r w:rsidRPr="00DB72EE">
        <w:t xml:space="preserve">The </w:t>
      </w:r>
      <w:r>
        <w:t>three</w:t>
      </w:r>
      <w:r w:rsidRPr="00DB72EE">
        <w:t xml:space="preserve"> activities in this lesson </w:t>
      </w:r>
      <w:r>
        <w:t>complete</w:t>
      </w:r>
      <w:r w:rsidRPr="00DB72EE">
        <w:t xml:space="preserve"> the </w:t>
      </w:r>
      <w:r w:rsidRPr="00DB72EE">
        <w:rPr>
          <w:b/>
        </w:rPr>
        <w:t>Explanations Phase</w:t>
      </w:r>
      <w:r w:rsidRPr="00DB72EE">
        <w:t xml:space="preserve"> of the </w:t>
      </w:r>
      <w:r w:rsidRPr="00DB72EE">
        <w:rPr>
          <w:i/>
        </w:rPr>
        <w:t>Animals</w:t>
      </w:r>
      <w:r w:rsidRPr="00DB72EE">
        <w:t xml:space="preserve"> unit. This involves</w:t>
      </w:r>
      <w:r>
        <w:t xml:space="preserve"> </w:t>
      </w:r>
      <w:r w:rsidRPr="00DB72EE">
        <w:t xml:space="preserve">modeling and coaching with the goal of helping students develop atomic-molecular scale accounts of the digestion, </w:t>
      </w:r>
      <w:r>
        <w:t xml:space="preserve">and </w:t>
      </w:r>
      <w:r w:rsidRPr="00DB72EE">
        <w:t xml:space="preserve">biosynthesis that were drivers of the macroscopic changes they observed in their Mealworms Eating investigation in </w:t>
      </w:r>
      <w:r>
        <w:t>Lesson 3</w:t>
      </w:r>
      <w:r w:rsidRPr="00DB72EE">
        <w:t xml:space="preserve">. </w:t>
      </w:r>
    </w:p>
    <w:p w14:paraId="4E5D9797" w14:textId="66817CC8" w:rsidR="00AB0FAB" w:rsidRPr="00D438F2" w:rsidRDefault="00AB0FAB" w:rsidP="00B71E67">
      <w:pPr>
        <w:pStyle w:val="Heading3"/>
      </w:pPr>
      <w:r>
        <w:t>Key Ideas and Practices for Each Activity</w:t>
      </w:r>
    </w:p>
    <w:p w14:paraId="778D67F9" w14:textId="77777777" w:rsidR="00421FB4" w:rsidRPr="00DB72EE" w:rsidRDefault="00421FB4" w:rsidP="00421FB4">
      <w:r w:rsidRPr="00DB72EE">
        <w:t>Activi</w:t>
      </w:r>
      <w:r>
        <w:t>ty 5</w:t>
      </w:r>
      <w:r w:rsidRPr="00DB72EE">
        <w:t xml:space="preserve">.1 is the first part of the </w:t>
      </w:r>
      <w:r w:rsidRPr="00DB72EE">
        <w:rPr>
          <w:b/>
        </w:rPr>
        <w:t>Explanations Phase</w:t>
      </w:r>
      <w:r w:rsidRPr="00DB72EE">
        <w:t xml:space="preserve"> of the instructional model (going down the triangle) for digestion and biosynthesis. </w:t>
      </w:r>
      <w:r>
        <w:t xml:space="preserve">Students trace the chemical changes of digestion and biosynthesis in the body of a cow using a poster of a cow. </w:t>
      </w:r>
    </w:p>
    <w:p w14:paraId="06DABFC9" w14:textId="77777777" w:rsidR="00421FB4" w:rsidRDefault="00421FB4" w:rsidP="00421FB4">
      <w:r>
        <w:t xml:space="preserve">Activity 5.2 is a 2-turtle activity appropriate for advanced middle school or high school students and classes. If you decide not to teach 5.2, you can move directly from 5.1 to 5.3. In 5.2, students model the chemical changes of digestion and biosynthesis using paper molecules. This activity introduces and uses the vocabulary of polymer and monomer, as well as the names of specific monomers. </w:t>
      </w:r>
    </w:p>
    <w:p w14:paraId="10FC2D1B" w14:textId="77777777" w:rsidR="00421FB4" w:rsidRDefault="00421FB4" w:rsidP="00421FB4">
      <w:r>
        <w:t>Activity 5.3</w:t>
      </w:r>
      <w:r w:rsidRPr="00DB72EE">
        <w:t xml:space="preserve"> is the second part of the </w:t>
      </w:r>
      <w:r w:rsidRPr="00DB72EE">
        <w:rPr>
          <w:b/>
        </w:rPr>
        <w:t>Explanations Phase</w:t>
      </w:r>
      <w:r w:rsidRPr="00DB72EE">
        <w:t xml:space="preserve"> of the instructional model (going down the triangle) for digestion. Students use the </w:t>
      </w:r>
      <w:r w:rsidRPr="00DB72EE">
        <w:rPr>
          <w:b/>
        </w:rPr>
        <w:t>Explanations Tool</w:t>
      </w:r>
      <w:r w:rsidRPr="00DB72EE">
        <w:t xml:space="preserve"> to construct final explanations of what happens when animals break large organic molecules from their food into small organic molecules. </w:t>
      </w:r>
      <w:r>
        <w:t xml:space="preserve">This activity is appropriate for students who did only 5.1 and students who did both 5.1 and 5.2, but the vocabulary used to describe the molecules will be different depending on what activities were taught. </w:t>
      </w:r>
      <w:r w:rsidRPr="00DB72EE">
        <w:t>Ideally, at this phase their explanations will combine evidence from macroscopic-scale observations during the investigation with their new knowledge of chemical change at the atomic-molecular scale.</w:t>
      </w:r>
    </w:p>
    <w:p w14:paraId="355B294B" w14:textId="77777777" w:rsidR="00421FB4" w:rsidRPr="00470FCA" w:rsidRDefault="00421FB4" w:rsidP="00421FB4">
      <w:r>
        <w:t xml:space="preserve">Activity 5.4 continues the second part of the </w:t>
      </w:r>
      <w:r>
        <w:rPr>
          <w:b/>
        </w:rPr>
        <w:t>Explanations Phase</w:t>
      </w:r>
      <w:r>
        <w:t xml:space="preserve"> of the instructional model (going down the triangle) for biosynthesis. Students use the </w:t>
      </w:r>
      <w:r>
        <w:rPr>
          <w:b/>
        </w:rPr>
        <w:t>Explanations Tool</w:t>
      </w:r>
      <w:r>
        <w:t xml:space="preserve"> to construct final explanations of what happens when animals use small organic molecules to gain mass. This activity is appropriate for students who did only 5.1 and students who did both 5.1 and 5.2, but the vocabulary used to describe the molecules will be different depending on what activities were taught. </w:t>
      </w:r>
      <w:r w:rsidRPr="00DB72EE">
        <w:t>Ideally, at this phase their explanations will combine evidence from macroscopic-scale observations during the investigation with their new knowledge of chemical change at the atomic-molecular scale.</w:t>
      </w:r>
    </w:p>
    <w:p w14:paraId="054BFCD7" w14:textId="77777777" w:rsidR="00421FB4" w:rsidRPr="00D438F2" w:rsidRDefault="00421FB4" w:rsidP="00421FB4">
      <w:pPr>
        <w:rPr>
          <w:rFonts w:eastAsia="Calibri"/>
          <w:color w:val="FF0000"/>
        </w:rPr>
      </w:pPr>
      <w:r w:rsidRPr="00D438F2">
        <w:rPr>
          <w:rStyle w:val="Heading3Char"/>
        </w:rPr>
        <w:t xml:space="preserve">Key </w:t>
      </w:r>
      <w:r>
        <w:rPr>
          <w:rStyle w:val="Heading3Char"/>
        </w:rPr>
        <w:t>C</w:t>
      </w:r>
      <w:r w:rsidRPr="00D438F2">
        <w:rPr>
          <w:rStyle w:val="Heading3Char"/>
        </w:rPr>
        <w:t>arbon-</w:t>
      </w:r>
      <w:r>
        <w:rPr>
          <w:rStyle w:val="Heading3Char"/>
        </w:rPr>
        <w:t>T</w:t>
      </w:r>
      <w:r w:rsidRPr="00D438F2">
        <w:rPr>
          <w:rStyle w:val="Heading3Char"/>
        </w:rPr>
        <w:t xml:space="preserve">ransforming </w:t>
      </w:r>
      <w:r>
        <w:rPr>
          <w:rStyle w:val="Heading3Char"/>
        </w:rPr>
        <w:t>P</w:t>
      </w:r>
      <w:r w:rsidRPr="00D438F2">
        <w:rPr>
          <w:rStyle w:val="Heading3Char"/>
        </w:rPr>
        <w:t>rocesses:</w:t>
      </w:r>
      <w:r w:rsidRPr="00D438F2">
        <w:rPr>
          <w:rFonts w:eastAsia="Calibri"/>
        </w:rPr>
        <w:t xml:space="preserve"> </w:t>
      </w:r>
      <w:r>
        <w:rPr>
          <w:rFonts w:eastAsia="Calibri"/>
        </w:rPr>
        <w:t>Digestion and Biosynthesis</w:t>
      </w:r>
    </w:p>
    <w:p w14:paraId="4F2F685F" w14:textId="5F70141A" w:rsidR="005863D3" w:rsidRPr="00D438F2" w:rsidRDefault="00AB0FAB" w:rsidP="00B71E67">
      <w:pPr>
        <w:pStyle w:val="Heading3"/>
        <w:rPr>
          <w:rFonts w:eastAsia="Calibri"/>
        </w:rPr>
      </w:pPr>
      <w:r>
        <w:lastRenderedPageBreak/>
        <w:t>Content Boundaries and Extensions</w:t>
      </w:r>
    </w:p>
    <w:p w14:paraId="68C3DB0D" w14:textId="0AABE6C2" w:rsidR="0096219E" w:rsidRPr="00D438F2" w:rsidRDefault="0096219E" w:rsidP="00B71E67">
      <w:pPr>
        <w:pStyle w:val="Heading2"/>
      </w:pPr>
      <w:r w:rsidRPr="00D438F2">
        <w:t>Talk and Writing</w:t>
      </w:r>
    </w:p>
    <w:p w14:paraId="3CB77A0F" w14:textId="77777777" w:rsidR="00421FB4" w:rsidRDefault="00421FB4" w:rsidP="00421FB4">
      <w:r>
        <w:t>This lesson of the unit represents the fading portion of the</w:t>
      </w:r>
      <w:r>
        <w:rPr>
          <w:b/>
        </w:rPr>
        <w:t xml:space="preserve"> Explanations Phase</w:t>
      </w:r>
      <w:r w:rsidRPr="00E62706">
        <w:t>.</w:t>
      </w:r>
      <w:r>
        <w:t xml:space="preserve"> This means that students are expected to develop explanations for carbon-transforming processes they studied in this unit in </w:t>
      </w:r>
      <w:r>
        <w:rPr>
          <w:i/>
        </w:rPr>
        <w:t>new</w:t>
      </w:r>
      <w:r>
        <w:t xml:space="preserve"> and </w:t>
      </w:r>
      <w:r>
        <w:rPr>
          <w:i/>
        </w:rPr>
        <w:t>novel</w:t>
      </w:r>
      <w:r>
        <w:t xml:space="preserve"> contexts. </w:t>
      </w:r>
      <w:r w:rsidRPr="00D438F2">
        <w:t>The table</w:t>
      </w:r>
      <w:r>
        <w:t xml:space="preserve"> below shows</w:t>
      </w:r>
      <w:r w:rsidRPr="00D438F2">
        <w:t xml:space="preserve"> specific talk and writing goals for </w:t>
      </w:r>
      <w:r>
        <w:t>the Explanations</w:t>
      </w:r>
      <w:r w:rsidRPr="00D438F2">
        <w:t xml:space="preserve"> phase of the unit.</w:t>
      </w:r>
    </w:p>
    <w:tbl>
      <w:tblPr>
        <w:tblStyle w:val="TableGrid"/>
        <w:tblW w:w="0" w:type="auto"/>
        <w:tblInd w:w="108" w:type="dxa"/>
        <w:tblLook w:val="04A0" w:firstRow="1" w:lastRow="0" w:firstColumn="1" w:lastColumn="0" w:noHBand="0" w:noVBand="1"/>
      </w:tblPr>
      <w:tblGrid>
        <w:gridCol w:w="2669"/>
        <w:gridCol w:w="4255"/>
        <w:gridCol w:w="2318"/>
      </w:tblGrid>
      <w:tr w:rsidR="00421FB4" w:rsidRPr="00A35C5A" w14:paraId="3B936671" w14:textId="77777777" w:rsidTr="00C846B3">
        <w:tc>
          <w:tcPr>
            <w:tcW w:w="2700" w:type="dxa"/>
            <w:shd w:val="clear" w:color="auto" w:fill="7F7F7F" w:themeFill="text1" w:themeFillTint="80"/>
          </w:tcPr>
          <w:p w14:paraId="65D26059" w14:textId="77777777" w:rsidR="00421FB4" w:rsidRPr="00A35C5A" w:rsidRDefault="00421FB4" w:rsidP="00C846B3">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14:paraId="52C71A6F" w14:textId="77777777" w:rsidR="00421FB4" w:rsidRPr="00A35C5A" w:rsidRDefault="00421FB4" w:rsidP="00C846B3">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14:paraId="3B4E07F0" w14:textId="77777777" w:rsidR="00421FB4" w:rsidRPr="00A35C5A" w:rsidRDefault="00421FB4" w:rsidP="00C846B3">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421FB4" w:rsidRPr="00A35C5A" w14:paraId="449E520C" w14:textId="77777777" w:rsidTr="00C846B3">
        <w:tc>
          <w:tcPr>
            <w:tcW w:w="2700" w:type="dxa"/>
          </w:tcPr>
          <w:p w14:paraId="20CDD83E" w14:textId="77777777" w:rsidR="00421FB4" w:rsidRPr="00A35C5A" w:rsidRDefault="00421FB4" w:rsidP="00C846B3">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14:paraId="13ED782D" w14:textId="77777777" w:rsidR="00421FB4" w:rsidRPr="00A35C5A" w:rsidRDefault="00421FB4" w:rsidP="00C846B3">
            <w:pPr>
              <w:spacing w:after="0"/>
              <w:rPr>
                <w:i/>
                <w:sz w:val="20"/>
                <w:szCs w:val="20"/>
              </w:rPr>
            </w:pPr>
            <w:r w:rsidRPr="00A35C5A">
              <w:rPr>
                <w:i/>
                <w:iCs/>
                <w:sz w:val="20"/>
                <w:szCs w:val="20"/>
              </w:rPr>
              <w:t xml:space="preserve">Let’s think about what you just said: air molecules. What are air molecules? </w:t>
            </w:r>
          </w:p>
          <w:p w14:paraId="18280BED" w14:textId="77777777" w:rsidR="00421FB4" w:rsidRPr="00A35C5A" w:rsidRDefault="00421FB4" w:rsidP="00C846B3">
            <w:pPr>
              <w:spacing w:after="0"/>
              <w:rPr>
                <w:i/>
                <w:sz w:val="20"/>
                <w:szCs w:val="20"/>
              </w:rPr>
            </w:pPr>
            <w:r w:rsidRPr="00A35C5A">
              <w:rPr>
                <w:i/>
                <w:iCs/>
                <w:sz w:val="20"/>
                <w:szCs w:val="20"/>
              </w:rPr>
              <w:t xml:space="preserve">Are you talking about matter or energy? </w:t>
            </w:r>
          </w:p>
          <w:p w14:paraId="535E31B4" w14:textId="77777777" w:rsidR="00421FB4" w:rsidRPr="00A35C5A" w:rsidRDefault="00421FB4" w:rsidP="00C846B3">
            <w:pPr>
              <w:spacing w:after="0"/>
              <w:rPr>
                <w:i/>
                <w:iCs/>
                <w:sz w:val="20"/>
                <w:szCs w:val="20"/>
              </w:rPr>
            </w:pPr>
            <w:r w:rsidRPr="00A35C5A">
              <w:rPr>
                <w:i/>
                <w:iCs/>
                <w:sz w:val="20"/>
                <w:szCs w:val="20"/>
              </w:rPr>
              <w:t xml:space="preserve">Remember: atoms can’t be created. So that matter must have come from somewhere. Where did it come from? </w:t>
            </w:r>
          </w:p>
          <w:p w14:paraId="5FA59F7B" w14:textId="77777777" w:rsidR="00421FB4" w:rsidRPr="00A35C5A" w:rsidRDefault="00421FB4" w:rsidP="00C846B3">
            <w:pPr>
              <w:spacing w:after="0"/>
              <w:rPr>
                <w:i/>
                <w:sz w:val="20"/>
                <w:szCs w:val="20"/>
              </w:rPr>
            </w:pPr>
            <w:r w:rsidRPr="00A35C5A">
              <w:rPr>
                <w:i/>
                <w:iCs/>
                <w:sz w:val="20"/>
                <w:szCs w:val="20"/>
              </w:rPr>
              <w:t xml:space="preserve">Let’s look at the molecule poster again… is carbon an atom or a molecule? </w:t>
            </w:r>
          </w:p>
        </w:tc>
        <w:tc>
          <w:tcPr>
            <w:tcW w:w="2340" w:type="dxa"/>
          </w:tcPr>
          <w:p w14:paraId="6FE40A65" w14:textId="77777777" w:rsidR="00421FB4" w:rsidRPr="00A35C5A" w:rsidRDefault="00421FB4" w:rsidP="00C846B3">
            <w:pPr>
              <w:spacing w:after="0"/>
              <w:rPr>
                <w:sz w:val="20"/>
                <w:szCs w:val="20"/>
              </w:rPr>
            </w:pPr>
            <w:r w:rsidRPr="00A35C5A">
              <w:rPr>
                <w:sz w:val="20"/>
                <w:szCs w:val="20"/>
              </w:rPr>
              <w:t>Molecule Poster</w:t>
            </w:r>
          </w:p>
          <w:p w14:paraId="1A6FC74B" w14:textId="77777777" w:rsidR="00421FB4" w:rsidRPr="00A35C5A" w:rsidRDefault="00421FB4" w:rsidP="00C846B3">
            <w:pPr>
              <w:spacing w:after="0"/>
              <w:rPr>
                <w:sz w:val="20"/>
                <w:szCs w:val="20"/>
              </w:rPr>
            </w:pPr>
            <w:r w:rsidRPr="00A35C5A">
              <w:rPr>
                <w:sz w:val="20"/>
                <w:szCs w:val="20"/>
              </w:rPr>
              <w:t xml:space="preserve">Three Questions Poster </w:t>
            </w:r>
          </w:p>
          <w:p w14:paraId="4D3D52CD" w14:textId="77777777" w:rsidR="00421FB4" w:rsidRPr="00A35C5A" w:rsidRDefault="00421FB4" w:rsidP="00C846B3">
            <w:pPr>
              <w:spacing w:after="0"/>
              <w:rPr>
                <w:sz w:val="20"/>
                <w:szCs w:val="20"/>
              </w:rPr>
            </w:pPr>
          </w:p>
        </w:tc>
      </w:tr>
      <w:tr w:rsidR="00421FB4" w:rsidRPr="00A35C5A" w14:paraId="201A1753" w14:textId="77777777" w:rsidTr="00C846B3">
        <w:tc>
          <w:tcPr>
            <w:tcW w:w="2700" w:type="dxa"/>
          </w:tcPr>
          <w:p w14:paraId="08BE6C75" w14:textId="77777777" w:rsidR="00421FB4" w:rsidRPr="00A35C5A" w:rsidRDefault="00421FB4" w:rsidP="00C846B3">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14:paraId="0C536CAB" w14:textId="77777777" w:rsidR="00421FB4" w:rsidRPr="00A35C5A" w:rsidRDefault="00421FB4" w:rsidP="00C846B3">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14:paraId="777C9D61" w14:textId="77777777" w:rsidR="00421FB4" w:rsidRPr="00A35C5A" w:rsidRDefault="00421FB4" w:rsidP="00C846B3">
            <w:pPr>
              <w:spacing w:after="0"/>
              <w:rPr>
                <w:i/>
                <w:sz w:val="20"/>
                <w:szCs w:val="20"/>
              </w:rPr>
            </w:pPr>
            <w:r w:rsidRPr="00A35C5A">
              <w:rPr>
                <w:i/>
                <w:sz w:val="20"/>
                <w:szCs w:val="20"/>
              </w:rPr>
              <w:t xml:space="preserve">What is happening to molecules and atoms? </w:t>
            </w:r>
          </w:p>
          <w:p w14:paraId="02AE9A76" w14:textId="77777777" w:rsidR="00421FB4" w:rsidRPr="00A35C5A" w:rsidRDefault="00421FB4" w:rsidP="00C846B3">
            <w:pPr>
              <w:spacing w:after="0"/>
              <w:rPr>
                <w:i/>
                <w:sz w:val="20"/>
                <w:szCs w:val="20"/>
              </w:rPr>
            </w:pPr>
            <w:r w:rsidRPr="00A35C5A">
              <w:rPr>
                <w:i/>
                <w:sz w:val="20"/>
                <w:szCs w:val="20"/>
              </w:rPr>
              <w:t xml:space="preserve">How does energy interact with atoms and molecules during chemical change? </w:t>
            </w:r>
          </w:p>
          <w:p w14:paraId="7F685D08" w14:textId="77777777" w:rsidR="00421FB4" w:rsidRPr="00A35C5A" w:rsidRDefault="00421FB4" w:rsidP="00C846B3">
            <w:pPr>
              <w:spacing w:after="0"/>
              <w:rPr>
                <w:i/>
                <w:sz w:val="20"/>
                <w:szCs w:val="20"/>
              </w:rPr>
            </w:pPr>
            <w:r w:rsidRPr="00A35C5A">
              <w:rPr>
                <w:i/>
                <w:sz w:val="20"/>
                <w:szCs w:val="20"/>
              </w:rPr>
              <w:t>Why doesn’t the macroscopic investigation tell us the whole story?</w:t>
            </w:r>
          </w:p>
          <w:p w14:paraId="61C5F6A4" w14:textId="77777777" w:rsidR="00421FB4" w:rsidRPr="00A35C5A" w:rsidRDefault="00421FB4" w:rsidP="00C846B3">
            <w:pPr>
              <w:spacing w:after="0"/>
              <w:rPr>
                <w:i/>
                <w:sz w:val="20"/>
                <w:szCs w:val="20"/>
              </w:rPr>
            </w:pPr>
            <w:r w:rsidRPr="00A35C5A">
              <w:rPr>
                <w:i/>
                <w:iCs/>
                <w:sz w:val="20"/>
                <w:szCs w:val="20"/>
              </w:rPr>
              <w:t>Let’s revisit our scale poster… what is happening to matter at the molecular scale?</w:t>
            </w:r>
          </w:p>
        </w:tc>
        <w:tc>
          <w:tcPr>
            <w:tcW w:w="2340" w:type="dxa"/>
          </w:tcPr>
          <w:p w14:paraId="0293D05E" w14:textId="77777777" w:rsidR="00421FB4" w:rsidRPr="00A35C5A" w:rsidRDefault="00421FB4" w:rsidP="00C846B3">
            <w:pPr>
              <w:spacing w:after="0"/>
              <w:rPr>
                <w:sz w:val="20"/>
                <w:szCs w:val="20"/>
              </w:rPr>
            </w:pPr>
            <w:r w:rsidRPr="00A35C5A">
              <w:rPr>
                <w:sz w:val="20"/>
                <w:szCs w:val="20"/>
              </w:rPr>
              <w:t>Molecular Models</w:t>
            </w:r>
          </w:p>
          <w:p w14:paraId="7BAD5101" w14:textId="77777777" w:rsidR="00421FB4" w:rsidRPr="00A35C5A" w:rsidRDefault="00421FB4" w:rsidP="00C846B3">
            <w:pPr>
              <w:spacing w:after="0"/>
              <w:rPr>
                <w:sz w:val="20"/>
                <w:szCs w:val="20"/>
              </w:rPr>
            </w:pPr>
            <w:r w:rsidRPr="00A35C5A">
              <w:rPr>
                <w:sz w:val="20"/>
                <w:szCs w:val="20"/>
              </w:rPr>
              <w:t>Molecular Modeling Worksheets</w:t>
            </w:r>
          </w:p>
          <w:p w14:paraId="43098FAC" w14:textId="77777777" w:rsidR="00421FB4" w:rsidRPr="00A35C5A" w:rsidRDefault="00421FB4" w:rsidP="00C846B3">
            <w:pPr>
              <w:spacing w:after="0"/>
              <w:rPr>
                <w:b/>
                <w:sz w:val="20"/>
                <w:szCs w:val="20"/>
              </w:rPr>
            </w:pPr>
            <w:r w:rsidRPr="00A35C5A">
              <w:rPr>
                <w:b/>
                <w:sz w:val="20"/>
                <w:szCs w:val="20"/>
              </w:rPr>
              <w:t>Explanations Tool</w:t>
            </w:r>
          </w:p>
          <w:p w14:paraId="60D99113" w14:textId="77777777" w:rsidR="00421FB4" w:rsidRPr="00A35C5A" w:rsidRDefault="00421FB4" w:rsidP="00C846B3">
            <w:pPr>
              <w:spacing w:after="0"/>
              <w:rPr>
                <w:sz w:val="20"/>
                <w:szCs w:val="20"/>
              </w:rPr>
            </w:pPr>
            <w:r w:rsidRPr="00A35C5A">
              <w:rPr>
                <w:sz w:val="20"/>
                <w:szCs w:val="20"/>
              </w:rPr>
              <w:t>PPT Animation of chemical change</w:t>
            </w:r>
          </w:p>
          <w:p w14:paraId="159F6CB5" w14:textId="77777777" w:rsidR="00421FB4" w:rsidRPr="00A35C5A" w:rsidRDefault="00421FB4" w:rsidP="00C846B3">
            <w:pPr>
              <w:spacing w:after="0"/>
              <w:rPr>
                <w:sz w:val="20"/>
                <w:szCs w:val="20"/>
              </w:rPr>
            </w:pPr>
            <w:r w:rsidRPr="00A35C5A">
              <w:rPr>
                <w:sz w:val="20"/>
                <w:szCs w:val="20"/>
              </w:rPr>
              <w:t>Powers of Ten Poster</w:t>
            </w:r>
          </w:p>
        </w:tc>
      </w:tr>
      <w:tr w:rsidR="00421FB4" w:rsidRPr="00A35C5A" w14:paraId="41E395F1" w14:textId="77777777" w:rsidTr="00C846B3">
        <w:tc>
          <w:tcPr>
            <w:tcW w:w="2700" w:type="dxa"/>
          </w:tcPr>
          <w:p w14:paraId="23FD8E24" w14:textId="77777777" w:rsidR="00421FB4" w:rsidRPr="00A35C5A" w:rsidRDefault="00421FB4" w:rsidP="00C846B3">
            <w:pPr>
              <w:spacing w:after="0"/>
              <w:rPr>
                <w:sz w:val="20"/>
                <w:szCs w:val="20"/>
              </w:rPr>
            </w:pPr>
            <w:r w:rsidRPr="00A35C5A">
              <w:rPr>
                <w:sz w:val="20"/>
                <w:szCs w:val="20"/>
              </w:rPr>
              <w:t>Encourage students to recall the investigation.</w:t>
            </w:r>
          </w:p>
        </w:tc>
        <w:tc>
          <w:tcPr>
            <w:tcW w:w="4320" w:type="dxa"/>
          </w:tcPr>
          <w:p w14:paraId="5142BD64" w14:textId="77777777" w:rsidR="00421FB4" w:rsidRPr="00A35C5A" w:rsidRDefault="00421FB4" w:rsidP="00C846B3">
            <w:pPr>
              <w:spacing w:after="0"/>
              <w:rPr>
                <w:i/>
                <w:sz w:val="20"/>
                <w:szCs w:val="20"/>
              </w:rPr>
            </w:pPr>
            <w:r w:rsidRPr="00A35C5A">
              <w:rPr>
                <w:i/>
                <w:sz w:val="20"/>
                <w:szCs w:val="20"/>
              </w:rPr>
              <w:t xml:space="preserve">When did this chemical change happen during our investigation? </w:t>
            </w:r>
          </w:p>
          <w:p w14:paraId="086875A8" w14:textId="77777777" w:rsidR="00421FB4" w:rsidRPr="00A35C5A" w:rsidRDefault="00421FB4" w:rsidP="00C846B3">
            <w:pPr>
              <w:spacing w:after="0"/>
              <w:rPr>
                <w:i/>
                <w:sz w:val="20"/>
                <w:szCs w:val="20"/>
              </w:rPr>
            </w:pPr>
            <w:r w:rsidRPr="00A35C5A">
              <w:rPr>
                <w:i/>
                <w:sz w:val="20"/>
                <w:szCs w:val="20"/>
              </w:rPr>
              <w:t xml:space="preserve">How do we know that? What is our evidence? </w:t>
            </w:r>
          </w:p>
          <w:p w14:paraId="2A7656B8" w14:textId="77777777" w:rsidR="00421FB4" w:rsidRPr="00A35C5A" w:rsidRDefault="00421FB4" w:rsidP="00C846B3">
            <w:pPr>
              <w:spacing w:after="0"/>
              <w:rPr>
                <w:i/>
                <w:sz w:val="20"/>
                <w:szCs w:val="20"/>
              </w:rPr>
            </w:pPr>
            <w:r w:rsidRPr="00A35C5A">
              <w:rPr>
                <w:i/>
                <w:sz w:val="20"/>
                <w:szCs w:val="20"/>
              </w:rPr>
              <w:t xml:space="preserve">What were the macroscopic indicators that this chemical change took place? </w:t>
            </w:r>
          </w:p>
        </w:tc>
        <w:tc>
          <w:tcPr>
            <w:tcW w:w="2340" w:type="dxa"/>
          </w:tcPr>
          <w:p w14:paraId="18E99C86" w14:textId="77777777" w:rsidR="00421FB4" w:rsidRPr="00A35C5A" w:rsidRDefault="00421FB4" w:rsidP="00C846B3">
            <w:pPr>
              <w:spacing w:after="0"/>
              <w:rPr>
                <w:b/>
                <w:sz w:val="20"/>
                <w:szCs w:val="20"/>
              </w:rPr>
            </w:pPr>
            <w:r w:rsidRPr="00A35C5A">
              <w:rPr>
                <w:b/>
                <w:sz w:val="20"/>
                <w:szCs w:val="20"/>
              </w:rPr>
              <w:t>Evidence-Based Arguments Tool</w:t>
            </w:r>
          </w:p>
          <w:p w14:paraId="552685B0" w14:textId="77777777" w:rsidR="00421FB4" w:rsidRPr="00A35C5A" w:rsidRDefault="00421FB4" w:rsidP="00C846B3">
            <w:pPr>
              <w:spacing w:after="0"/>
              <w:rPr>
                <w:sz w:val="20"/>
                <w:szCs w:val="20"/>
              </w:rPr>
            </w:pPr>
            <w:r w:rsidRPr="00A35C5A">
              <w:rPr>
                <w:sz w:val="20"/>
                <w:szCs w:val="20"/>
              </w:rPr>
              <w:t>Investigation Video</w:t>
            </w:r>
          </w:p>
        </w:tc>
      </w:tr>
      <w:tr w:rsidR="00421FB4" w:rsidRPr="00A35C5A" w14:paraId="0AE7169D" w14:textId="77777777" w:rsidTr="00421FB4">
        <w:trPr>
          <w:trHeight w:val="1502"/>
        </w:trPr>
        <w:tc>
          <w:tcPr>
            <w:tcW w:w="2700" w:type="dxa"/>
          </w:tcPr>
          <w:p w14:paraId="52FC12B2" w14:textId="77777777" w:rsidR="00421FB4" w:rsidRPr="00A35C5A" w:rsidRDefault="00421FB4" w:rsidP="00C846B3">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14:paraId="2B660FD5" w14:textId="77777777" w:rsidR="00421FB4" w:rsidRPr="00A35C5A" w:rsidRDefault="00421FB4" w:rsidP="00C846B3">
            <w:pPr>
              <w:spacing w:after="0"/>
              <w:rPr>
                <w:i/>
                <w:sz w:val="20"/>
                <w:szCs w:val="20"/>
              </w:rPr>
            </w:pPr>
            <w:r w:rsidRPr="00A35C5A">
              <w:rPr>
                <w:i/>
                <w:sz w:val="20"/>
                <w:szCs w:val="20"/>
              </w:rPr>
              <w:t xml:space="preserve">Who can add to that explanation? </w:t>
            </w:r>
          </w:p>
          <w:p w14:paraId="057A17B4" w14:textId="77777777" w:rsidR="00421FB4" w:rsidRPr="00A35C5A" w:rsidRDefault="00421FB4" w:rsidP="00C846B3">
            <w:pPr>
              <w:spacing w:after="0"/>
              <w:rPr>
                <w:i/>
                <w:sz w:val="20"/>
                <w:szCs w:val="20"/>
              </w:rPr>
            </w:pPr>
            <w:r w:rsidRPr="00A35C5A">
              <w:rPr>
                <w:i/>
                <w:sz w:val="20"/>
                <w:szCs w:val="20"/>
              </w:rPr>
              <w:t>What do you mean by _____? Say more.</w:t>
            </w:r>
          </w:p>
          <w:p w14:paraId="37EC0625" w14:textId="7FC0578C" w:rsidR="00421FB4" w:rsidRPr="00A35C5A" w:rsidRDefault="005601D4" w:rsidP="00C846B3">
            <w:pPr>
              <w:spacing w:after="0"/>
              <w:rPr>
                <w:i/>
                <w:sz w:val="20"/>
                <w:szCs w:val="20"/>
              </w:rPr>
            </w:pPr>
            <w:r w:rsidRPr="00A35C5A">
              <w:rPr>
                <w:i/>
                <w:sz w:val="20"/>
                <w:szCs w:val="20"/>
              </w:rPr>
              <w:t>So,</w:t>
            </w:r>
            <w:r w:rsidR="00421FB4" w:rsidRPr="00A35C5A">
              <w:rPr>
                <w:i/>
                <w:sz w:val="20"/>
                <w:szCs w:val="20"/>
              </w:rPr>
              <w:t xml:space="preserve"> I think you said _____. Is that right?</w:t>
            </w:r>
          </w:p>
          <w:p w14:paraId="74B4844B" w14:textId="77777777" w:rsidR="00421FB4" w:rsidRPr="00A35C5A" w:rsidRDefault="00421FB4" w:rsidP="00C846B3">
            <w:pPr>
              <w:spacing w:after="0"/>
              <w:rPr>
                <w:i/>
                <w:sz w:val="20"/>
                <w:szCs w:val="20"/>
              </w:rPr>
            </w:pPr>
            <w:r w:rsidRPr="00A35C5A">
              <w:rPr>
                <w:i/>
                <w:sz w:val="20"/>
                <w:szCs w:val="20"/>
              </w:rPr>
              <w:t xml:space="preserve">Who has a different explanation? </w:t>
            </w:r>
          </w:p>
          <w:p w14:paraId="4C441CB1" w14:textId="77777777" w:rsidR="00421FB4" w:rsidRPr="00A35C5A" w:rsidRDefault="00421FB4" w:rsidP="00C846B3">
            <w:pPr>
              <w:spacing w:after="0"/>
              <w:rPr>
                <w:i/>
                <w:sz w:val="20"/>
                <w:szCs w:val="20"/>
              </w:rPr>
            </w:pPr>
            <w:r w:rsidRPr="00A35C5A">
              <w:rPr>
                <w:i/>
                <w:sz w:val="20"/>
                <w:szCs w:val="20"/>
              </w:rPr>
              <w:t xml:space="preserve">How are those explanations similar/different? </w:t>
            </w:r>
          </w:p>
          <w:p w14:paraId="6C0D9E6C" w14:textId="77777777" w:rsidR="00421FB4" w:rsidRPr="00A35C5A" w:rsidRDefault="00421FB4" w:rsidP="00C846B3">
            <w:pPr>
              <w:spacing w:after="0"/>
              <w:rPr>
                <w:i/>
                <w:sz w:val="20"/>
                <w:szCs w:val="20"/>
              </w:rPr>
            </w:pPr>
            <w:r w:rsidRPr="00A35C5A">
              <w:rPr>
                <w:i/>
                <w:sz w:val="20"/>
                <w:szCs w:val="20"/>
              </w:rPr>
              <w:t xml:space="preserve">Who can rephrase ________’s explanation? </w:t>
            </w:r>
          </w:p>
        </w:tc>
        <w:tc>
          <w:tcPr>
            <w:tcW w:w="2340" w:type="dxa"/>
          </w:tcPr>
          <w:p w14:paraId="61837331" w14:textId="77777777" w:rsidR="00421FB4" w:rsidRPr="00A35C5A" w:rsidRDefault="00421FB4" w:rsidP="00C846B3">
            <w:pPr>
              <w:spacing w:after="0"/>
              <w:rPr>
                <w:b/>
                <w:sz w:val="20"/>
                <w:szCs w:val="20"/>
              </w:rPr>
            </w:pPr>
            <w:r w:rsidRPr="00A35C5A">
              <w:rPr>
                <w:b/>
                <w:sz w:val="20"/>
                <w:szCs w:val="20"/>
              </w:rPr>
              <w:t>Explanations Tool</w:t>
            </w:r>
          </w:p>
        </w:tc>
      </w:tr>
    </w:tbl>
    <w:p w14:paraId="5E5B4985" w14:textId="77777777" w:rsidR="00BA22E4" w:rsidRPr="00D438F2" w:rsidRDefault="00B977E7" w:rsidP="00EC7FB3">
      <w:pPr>
        <w:rPr>
          <w:color w:val="FF0000"/>
        </w:rPr>
        <w:sectPr w:rsidR="00BA22E4" w:rsidRPr="00D438F2" w:rsidSect="00FB3A56">
          <w:footerReference w:type="even" r:id="rId11"/>
          <w:footerReference w:type="default" r:id="rId12"/>
          <w:footerReference w:type="first" r:id="rId13"/>
          <w:pgSz w:w="12240" w:h="15840"/>
          <w:pgMar w:top="1440" w:right="1440" w:bottom="1440" w:left="1440" w:header="720" w:footer="432" w:gutter="0"/>
          <w:cols w:space="720"/>
          <w:titlePg/>
          <w:docGrid w:linePitch="360"/>
        </w:sectPr>
      </w:pPr>
      <w:r w:rsidRPr="00D438F2">
        <w:rPr>
          <w:color w:val="FF0000"/>
        </w:rPr>
        <w:br w:type="page"/>
      </w:r>
    </w:p>
    <w:p w14:paraId="6F204DE7" w14:textId="77777777" w:rsidR="00B977E7" w:rsidRDefault="00C65BBB" w:rsidP="00AD3132">
      <w:pPr>
        <w:pStyle w:val="Heading1"/>
      </w:pPr>
      <w:bookmarkStart w:id="2" w:name="_Toc262383100"/>
      <w:r w:rsidRPr="00D438F2">
        <w:lastRenderedPageBreak/>
        <w:t>Activit</w:t>
      </w:r>
      <w:bookmarkEnd w:id="1"/>
      <w:bookmarkEnd w:id="2"/>
      <w:r w:rsidR="00421FB4">
        <w:t>y 5.1: Tracing the Processes of Cows Growing: Digestion and Biosynthesis (40 min)</w:t>
      </w:r>
    </w:p>
    <w:p w14:paraId="455987E9" w14:textId="5040E75A" w:rsidR="00AD3132" w:rsidRDefault="00AD3132" w:rsidP="00AD3132">
      <w:pPr>
        <w:pStyle w:val="Heading2"/>
      </w:pPr>
      <w:r>
        <w:t xml:space="preserve">Overview </w:t>
      </w:r>
      <w:r w:rsidR="00F034E3">
        <w:t>and Preparation</w:t>
      </w:r>
    </w:p>
    <w:p w14:paraId="16BFCC31" w14:textId="77777777" w:rsidR="002B5F20" w:rsidRPr="002B5F20" w:rsidRDefault="002B5F20" w:rsidP="002B5F20">
      <w:pPr>
        <w:pStyle w:val="Heading3"/>
      </w:pPr>
      <w:r>
        <w:t>Target Student Performance</w:t>
      </w:r>
    </w:p>
    <w:p w14:paraId="57091F68" w14:textId="77777777" w:rsidR="00421FB4" w:rsidRPr="00CA53BB" w:rsidRDefault="00421FB4" w:rsidP="00421FB4">
      <w:pPr>
        <w:spacing w:beforeLines="40" w:before="96" w:afterLines="40" w:after="96"/>
      </w:pPr>
      <w:r>
        <w:t>Students “zoom in” to the structure and function of a cow’s organ systems and cells, tracing atoms and energy.</w:t>
      </w:r>
    </w:p>
    <w:p w14:paraId="1406CE0C" w14:textId="77777777" w:rsidR="00CD686F" w:rsidRDefault="00CD686F" w:rsidP="00EC7FB3">
      <w:pPr>
        <w:pStyle w:val="Heading3"/>
      </w:pPr>
      <w:r>
        <w:t>Resources You Provide</w:t>
      </w:r>
    </w:p>
    <w:p w14:paraId="641B6019" w14:textId="77777777" w:rsidR="00421FB4" w:rsidRDefault="00421FB4" w:rsidP="00B34DC6">
      <w:pPr>
        <w:pStyle w:val="ListParagraph"/>
        <w:numPr>
          <w:ilvl w:val="0"/>
          <w:numId w:val="5"/>
        </w:numPr>
      </w:pPr>
      <w:r>
        <w:t>pennies (5</w:t>
      </w:r>
      <w:r w:rsidRPr="00955D20">
        <w:t xml:space="preserve"> per pair of students)</w:t>
      </w:r>
    </w:p>
    <w:p w14:paraId="094292B3" w14:textId="77777777" w:rsidR="00421FB4" w:rsidRDefault="00421FB4" w:rsidP="00B34DC6">
      <w:pPr>
        <w:pStyle w:val="ListParagraph"/>
        <w:numPr>
          <w:ilvl w:val="0"/>
          <w:numId w:val="5"/>
        </w:numPr>
      </w:pPr>
      <w:r>
        <w:t>nickels (2 per pair of students)</w:t>
      </w:r>
    </w:p>
    <w:p w14:paraId="5A029AEB" w14:textId="77777777" w:rsidR="002B5F20" w:rsidRPr="002B5F20" w:rsidRDefault="00421FB4" w:rsidP="00B34DC6">
      <w:pPr>
        <w:pStyle w:val="ListParagraph"/>
        <w:numPr>
          <w:ilvl w:val="0"/>
          <w:numId w:val="5"/>
        </w:numPr>
      </w:pPr>
      <w:r w:rsidRPr="00CC0C38">
        <w:t xml:space="preserve">video </w:t>
      </w:r>
      <w:r w:rsidRPr="008803BB">
        <w:t xml:space="preserve">of a cow growing, such as here: </w:t>
      </w:r>
      <w:hyperlink r:id="rId14" w:history="1">
        <w:r w:rsidRPr="003A33ED">
          <w:rPr>
            <w:rStyle w:val="Hyperlink"/>
          </w:rPr>
          <w:t>https://www.youtube.com/watch?v=LWJN7li120c</w:t>
        </w:r>
      </w:hyperlink>
    </w:p>
    <w:p w14:paraId="30FE048F" w14:textId="77777777" w:rsidR="00B977E7" w:rsidRPr="00D438F2" w:rsidRDefault="00B977E7" w:rsidP="00EC7FB3">
      <w:pPr>
        <w:pStyle w:val="Heading3"/>
      </w:pPr>
      <w:r w:rsidRPr="00D438F2">
        <w:t>Resources Provided</w:t>
      </w:r>
    </w:p>
    <w:p w14:paraId="1C01BDF7" w14:textId="77777777" w:rsidR="00421FB4" w:rsidRDefault="00421FB4" w:rsidP="00B34DC6">
      <w:pPr>
        <w:pStyle w:val="ListParagraph"/>
        <w:numPr>
          <w:ilvl w:val="0"/>
          <w:numId w:val="6"/>
        </w:numPr>
        <w:rPr>
          <w:color w:val="0000FF"/>
        </w:rPr>
      </w:pPr>
      <w:r w:rsidRPr="0046781A">
        <w:rPr>
          <w:color w:val="0000FF"/>
        </w:rPr>
        <w:t>5.1</w:t>
      </w:r>
      <w:r>
        <w:rPr>
          <w:color w:val="0000FF"/>
        </w:rPr>
        <w:t xml:space="preserve"> Tracing the Processes of Cows Growing</w:t>
      </w:r>
      <w:r w:rsidRPr="0046781A">
        <w:rPr>
          <w:color w:val="0000FF"/>
        </w:rPr>
        <w:t>: Digestion and Biosynthesis PPT</w:t>
      </w:r>
    </w:p>
    <w:p w14:paraId="09E1624F" w14:textId="77777777" w:rsidR="00421FB4" w:rsidRDefault="00421FB4" w:rsidP="00B34DC6">
      <w:pPr>
        <w:pStyle w:val="ListParagraph"/>
        <w:numPr>
          <w:ilvl w:val="0"/>
          <w:numId w:val="6"/>
        </w:numPr>
        <w:rPr>
          <w:color w:val="0000FF"/>
        </w:rPr>
      </w:pPr>
      <w:r>
        <w:rPr>
          <w:color w:val="0000FF"/>
        </w:rPr>
        <w:t xml:space="preserve">5.1 Tracing the Process for Cow Growing: Digestion and Biosynthesis Directions </w:t>
      </w:r>
      <w:r>
        <w:rPr>
          <w:color w:val="000000" w:themeColor="text1"/>
        </w:rPr>
        <w:t>(1 per student or pair of students)</w:t>
      </w:r>
    </w:p>
    <w:p w14:paraId="26851F4E" w14:textId="77777777" w:rsidR="00421FB4" w:rsidRPr="008C7FED" w:rsidRDefault="00421FB4" w:rsidP="00B34DC6">
      <w:pPr>
        <w:pStyle w:val="ListParagraph"/>
        <w:numPr>
          <w:ilvl w:val="0"/>
          <w:numId w:val="6"/>
        </w:numPr>
        <w:rPr>
          <w:color w:val="0000FF"/>
        </w:rPr>
      </w:pPr>
      <w:r>
        <w:rPr>
          <w:color w:val="0000FF"/>
        </w:rPr>
        <w:t xml:space="preserve">5.1 Tracing Atoms and Energy in Animals Worksheet </w:t>
      </w:r>
      <w:r>
        <w:t>(1 per student)</w:t>
      </w:r>
    </w:p>
    <w:p w14:paraId="5C0ECC6D" w14:textId="77777777" w:rsidR="001E409A" w:rsidRPr="00225FA7" w:rsidRDefault="00421FB4" w:rsidP="00B34DC6">
      <w:pPr>
        <w:pStyle w:val="ListParagraph"/>
        <w:numPr>
          <w:ilvl w:val="0"/>
          <w:numId w:val="6"/>
        </w:numPr>
        <w:rPr>
          <w:color w:val="7030A0"/>
        </w:rPr>
      </w:pPr>
      <w:r w:rsidRPr="00225FA7">
        <w:rPr>
          <w:color w:val="7030A0"/>
        </w:rPr>
        <w:t xml:space="preserve">5.1 Grading the Tracing Atoms and Energy in Animals Worksheet </w:t>
      </w:r>
    </w:p>
    <w:p w14:paraId="3EC54A50" w14:textId="77777777" w:rsidR="00016EEC" w:rsidRPr="00D438F2" w:rsidRDefault="00016EEC" w:rsidP="00016EEC">
      <w:pPr>
        <w:pStyle w:val="Heading3"/>
      </w:pPr>
      <w:r>
        <w:t xml:space="preserve">Recurring </w:t>
      </w:r>
      <w:r w:rsidRPr="00D438F2">
        <w:t>Resources</w:t>
      </w:r>
    </w:p>
    <w:p w14:paraId="31C0BB4D" w14:textId="77777777" w:rsidR="00421FB4" w:rsidRPr="00F519D3" w:rsidRDefault="00421FB4" w:rsidP="00B34DC6">
      <w:pPr>
        <w:pStyle w:val="ListParagraph"/>
        <w:numPr>
          <w:ilvl w:val="0"/>
          <w:numId w:val="6"/>
        </w:numPr>
        <w:jc w:val="both"/>
        <w:rPr>
          <w:color w:val="0000FF"/>
        </w:rPr>
      </w:pPr>
      <w:r w:rsidRPr="00B43772">
        <w:rPr>
          <w:color w:val="00B050"/>
        </w:rPr>
        <w:t xml:space="preserve">Digestion and Biosynthesis of Carbohydrates 11 x 17 Poster </w:t>
      </w:r>
      <w:r>
        <w:t>(1 per class)</w:t>
      </w:r>
    </w:p>
    <w:p w14:paraId="49DE4373" w14:textId="77777777" w:rsidR="00421FB4" w:rsidRPr="00F519D3" w:rsidRDefault="00421FB4" w:rsidP="00B34DC6">
      <w:pPr>
        <w:pStyle w:val="ListParagraph"/>
        <w:numPr>
          <w:ilvl w:val="0"/>
          <w:numId w:val="6"/>
        </w:numPr>
        <w:jc w:val="both"/>
        <w:rPr>
          <w:color w:val="0000FF"/>
        </w:rPr>
      </w:pPr>
      <w:r w:rsidRPr="00B43772">
        <w:rPr>
          <w:color w:val="00B050"/>
        </w:rPr>
        <w:t xml:space="preserve">Digestion and Biosynthesis of Fat 11 x 17 Poster </w:t>
      </w:r>
      <w:r>
        <w:t>(1 per class)</w:t>
      </w:r>
    </w:p>
    <w:p w14:paraId="6ECE81BE" w14:textId="77777777" w:rsidR="00421FB4" w:rsidRPr="00955D20" w:rsidRDefault="00421FB4" w:rsidP="00B34DC6">
      <w:pPr>
        <w:pStyle w:val="ListParagraph"/>
        <w:numPr>
          <w:ilvl w:val="0"/>
          <w:numId w:val="6"/>
        </w:numPr>
        <w:jc w:val="both"/>
        <w:rPr>
          <w:color w:val="0000FF"/>
        </w:rPr>
      </w:pPr>
      <w:r w:rsidRPr="00B43772">
        <w:rPr>
          <w:color w:val="00B050"/>
        </w:rPr>
        <w:t xml:space="preserve">Digestion and Biosynthesis of Protein 11 x 17 Poster </w:t>
      </w:r>
      <w:r>
        <w:t>(1 per class)</w:t>
      </w:r>
    </w:p>
    <w:p w14:paraId="0354569B" w14:textId="77777777" w:rsidR="00421FB4" w:rsidRPr="006E76EE" w:rsidRDefault="00421FB4" w:rsidP="00B34DC6">
      <w:pPr>
        <w:pStyle w:val="ListParagraph"/>
        <w:numPr>
          <w:ilvl w:val="0"/>
          <w:numId w:val="6"/>
        </w:numPr>
      </w:pPr>
      <w:r w:rsidRPr="00B43772">
        <w:rPr>
          <w:color w:val="00B050"/>
        </w:rPr>
        <w:t xml:space="preserve">Metabolic Pathways 11 x 17 Poster </w:t>
      </w:r>
      <w:r w:rsidRPr="001C7050">
        <w:t>(</w:t>
      </w:r>
      <w:hyperlink r:id="rId15" w:history="1">
        <w:r w:rsidRPr="008803BB">
          <w:rPr>
            <w:rFonts w:eastAsiaTheme="minorEastAsia"/>
            <w:color w:val="0000FF"/>
            <w:u w:val="single"/>
          </w:rPr>
          <w:t>http://www.sigmaaldrich.com/content/dam/sigma-aldrich/docs/Sigma/General_Information/metabolic_pathways_poster.pdf</w:t>
        </w:r>
      </w:hyperlink>
      <w:r w:rsidRPr="001C7050">
        <w:rPr>
          <w:rFonts w:ascii="Helvetica" w:eastAsiaTheme="minorEastAsia" w:hAnsi="Helvetica" w:cs="Helvetica"/>
        </w:rPr>
        <w:t>)</w:t>
      </w:r>
      <w:r>
        <w:rPr>
          <w:rFonts w:ascii="Helvetica" w:eastAsiaTheme="minorEastAsia" w:hAnsi="Helvetica" w:cs="Helvetica"/>
        </w:rPr>
        <w:t xml:space="preserve"> (1 per class)</w:t>
      </w:r>
    </w:p>
    <w:p w14:paraId="558B2018" w14:textId="77777777" w:rsidR="00016EEC" w:rsidRPr="00421FB4" w:rsidRDefault="00421FB4" w:rsidP="00B34DC6">
      <w:pPr>
        <w:pStyle w:val="ListParagraph"/>
        <w:numPr>
          <w:ilvl w:val="0"/>
          <w:numId w:val="6"/>
        </w:numPr>
        <w:spacing w:after="0"/>
        <w:jc w:val="both"/>
        <w:rPr>
          <w:color w:val="0000FF"/>
        </w:rPr>
      </w:pPr>
      <w:r w:rsidRPr="00955D20">
        <w:rPr>
          <w:color w:val="0000FF"/>
        </w:rPr>
        <w:t>Cow 11 x 17 Poster</w:t>
      </w:r>
      <w:r>
        <w:rPr>
          <w:color w:val="0000FF"/>
        </w:rPr>
        <w:t xml:space="preserve"> </w:t>
      </w:r>
      <w:r>
        <w:t>(1 per pair of students)</w:t>
      </w:r>
    </w:p>
    <w:p w14:paraId="555B23DE" w14:textId="77777777" w:rsidR="00B977E7" w:rsidRPr="00D438F2" w:rsidRDefault="009E795F" w:rsidP="00EC7FB3">
      <w:pPr>
        <w:pStyle w:val="Heading3"/>
      </w:pPr>
      <w:r w:rsidRPr="00D438F2">
        <w:t>Set</w:t>
      </w:r>
      <w:r w:rsidR="00B977E7" w:rsidRPr="00D438F2">
        <w:t>up</w:t>
      </w:r>
    </w:p>
    <w:p w14:paraId="247BE2C0" w14:textId="77777777" w:rsidR="00421FB4" w:rsidRPr="0045256D" w:rsidRDefault="00421FB4" w:rsidP="00421FB4">
      <w:pPr>
        <w:rPr>
          <w:color w:val="00B050"/>
        </w:rPr>
      </w:pPr>
      <w:r>
        <w:t xml:space="preserve">Print a </w:t>
      </w:r>
      <w:r w:rsidRPr="008803BB">
        <w:rPr>
          <w:color w:val="0000FF"/>
        </w:rPr>
        <w:t>Cow 11 x 17 Poster</w:t>
      </w:r>
      <w:r>
        <w:t xml:space="preserve"> for each pair of students. Gather enough pennies and nickels to have 5 pennies for each pair of students and 2 nickels for each pair of students. Print one copy of </w:t>
      </w:r>
      <w:r>
        <w:rPr>
          <w:color w:val="0000FF"/>
        </w:rPr>
        <w:t>5.1 Tracing the Processes of Cows Growing: Digestion and Biosynthesis Directions</w:t>
      </w:r>
      <w:r w:rsidRPr="00955D20">
        <w:t xml:space="preserve"> </w:t>
      </w:r>
      <w:r>
        <w:t xml:space="preserve">for each student or pair of students. Print one copy of </w:t>
      </w:r>
      <w:r>
        <w:rPr>
          <w:color w:val="0000FF"/>
        </w:rPr>
        <w:t>5.1 Tracing Atoms and Energy in Animals Worksheet</w:t>
      </w:r>
      <w:r w:rsidRPr="00955D20">
        <w:t xml:space="preserve"> </w:t>
      </w:r>
      <w:r>
        <w:t xml:space="preserve">for each student. </w:t>
      </w:r>
      <w:r w:rsidRPr="00955D20">
        <w:t xml:space="preserve">Prepare a computer and a projector to display the PPT. </w:t>
      </w:r>
      <w:r>
        <w:t xml:space="preserve">Print and hang the </w:t>
      </w:r>
      <w:r w:rsidRPr="0045256D">
        <w:rPr>
          <w:color w:val="00B050"/>
        </w:rPr>
        <w:t xml:space="preserve">Digestion and Biosynthesis 11 x 17 Posters </w:t>
      </w:r>
      <w:r>
        <w:t xml:space="preserve">and the </w:t>
      </w:r>
      <w:r w:rsidRPr="0045256D">
        <w:rPr>
          <w:color w:val="00B050"/>
        </w:rPr>
        <w:t>Metabolic Pathways 11 x 17 Poster.</w:t>
      </w:r>
    </w:p>
    <w:p w14:paraId="3FB6B731" w14:textId="2A8C880E" w:rsidR="000E5EE0" w:rsidRPr="00CD686F" w:rsidRDefault="007A3B68" w:rsidP="00CD686F">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421FB4" w:rsidRPr="00B103CB" w14:paraId="7B72A82A" w14:textId="77777777" w:rsidTr="00421FB4">
        <w:trPr>
          <w:trHeight w:val="773"/>
        </w:trPr>
        <w:tc>
          <w:tcPr>
            <w:tcW w:w="9273" w:type="dxa"/>
          </w:tcPr>
          <w:p w14:paraId="5F9EABAA" w14:textId="77777777" w:rsidR="00421FB4" w:rsidRPr="008C7FED" w:rsidRDefault="00421FB4" w:rsidP="00B34DC6">
            <w:pPr>
              <w:pStyle w:val="ListParagraph"/>
              <w:numPr>
                <w:ilvl w:val="0"/>
                <w:numId w:val="17"/>
              </w:numPr>
              <w:ind w:left="342"/>
              <w:rPr>
                <w:rFonts w:eastAsia="SimSun"/>
                <w:b/>
                <w:lang w:eastAsia="zh-CN"/>
              </w:rPr>
            </w:pPr>
            <w:r w:rsidRPr="008C7FED">
              <w:rPr>
                <w:rFonts w:eastAsia="SimSun"/>
                <w:b/>
                <w:lang w:eastAsia="zh-CN"/>
              </w:rPr>
              <w:t>Have students start to think about how cows grow.</w:t>
            </w:r>
          </w:p>
          <w:p w14:paraId="652C82EE" w14:textId="77777777" w:rsidR="00421FB4" w:rsidRPr="008803BB" w:rsidRDefault="00421FB4" w:rsidP="00C846B3">
            <w:pPr>
              <w:rPr>
                <w:b/>
              </w:rPr>
            </w:pPr>
            <w:r w:rsidRPr="00EE6E59">
              <w:t xml:space="preserve">Tell students </w:t>
            </w:r>
            <w:r>
              <w:t>that in today’s activity they will learn</w:t>
            </w:r>
            <w:r w:rsidRPr="003A33ED">
              <w:rPr>
                <w:rFonts w:eastAsia="SimSun"/>
                <w:lang w:eastAsia="zh-CN"/>
              </w:rPr>
              <w:t xml:space="preserve"> about how cows grow through digestion and biosynthesis.</w:t>
            </w:r>
          </w:p>
          <w:p w14:paraId="77A7CD0F" w14:textId="77777777" w:rsidR="00421FB4" w:rsidRPr="008803BB" w:rsidDel="00AF3C24" w:rsidRDefault="00421FB4" w:rsidP="00B34DC6">
            <w:pPr>
              <w:pStyle w:val="ListParagraph"/>
              <w:numPr>
                <w:ilvl w:val="0"/>
                <w:numId w:val="6"/>
              </w:numPr>
              <w:rPr>
                <w:color w:val="0000FF"/>
              </w:rPr>
            </w:pPr>
            <w:r w:rsidRPr="00AF3C24">
              <w:rPr>
                <w:rFonts w:eastAsia="Cambria"/>
              </w:rPr>
              <w:t xml:space="preserve">Open </w:t>
            </w:r>
            <w:r w:rsidRPr="0046781A">
              <w:rPr>
                <w:color w:val="0000FF"/>
              </w:rPr>
              <w:t>5.1</w:t>
            </w:r>
            <w:r>
              <w:rPr>
                <w:color w:val="0000FF"/>
              </w:rPr>
              <w:t xml:space="preserve"> Tracing the Processes of Cows Growing</w:t>
            </w:r>
            <w:r w:rsidRPr="0046781A">
              <w:rPr>
                <w:color w:val="0000FF"/>
              </w:rPr>
              <w:t>: Digestion and Biosynthesis PPT</w:t>
            </w:r>
            <w:r>
              <w:rPr>
                <w:color w:val="0000FF"/>
              </w:rPr>
              <w:t>.</w:t>
            </w:r>
          </w:p>
        </w:tc>
      </w:tr>
      <w:tr w:rsidR="00421FB4" w:rsidRPr="00B103CB" w14:paraId="7E06AC16" w14:textId="77777777" w:rsidTr="00421FB4">
        <w:trPr>
          <w:trHeight w:val="350"/>
        </w:trPr>
        <w:tc>
          <w:tcPr>
            <w:tcW w:w="9273" w:type="dxa"/>
          </w:tcPr>
          <w:p w14:paraId="78AA4CDD" w14:textId="77777777" w:rsidR="00421FB4" w:rsidRDefault="00421FB4" w:rsidP="00B34DC6">
            <w:pPr>
              <w:pStyle w:val="List1"/>
              <w:numPr>
                <w:ilvl w:val="0"/>
                <w:numId w:val="11"/>
              </w:numPr>
              <w:ind w:left="346"/>
              <w:rPr>
                <w:b/>
              </w:rPr>
            </w:pPr>
            <w:r w:rsidRPr="001C5DDC">
              <w:rPr>
                <w:b/>
              </w:rPr>
              <w:t>Use the instructional model to show students where they are in the course of the unit.</w:t>
            </w:r>
          </w:p>
          <w:p w14:paraId="3853B2FF" w14:textId="77777777" w:rsidR="00421FB4" w:rsidRPr="004F0FC4" w:rsidDel="00AF3C24" w:rsidRDefault="00421FB4" w:rsidP="00C846B3">
            <w:pPr>
              <w:pStyle w:val="List1"/>
              <w:ind w:left="-14" w:firstLine="0"/>
              <w:rPr>
                <w:b/>
              </w:rPr>
            </w:pPr>
            <w:r>
              <w:t>Show slide 2</w:t>
            </w:r>
            <w:r w:rsidRPr="00CE0235">
              <w:t xml:space="preserve"> of the </w:t>
            </w:r>
            <w:r w:rsidRPr="004F0FC4">
              <w:rPr>
                <w:color w:val="0000FF"/>
              </w:rPr>
              <w:t>5.1 Tracing the Processes of Cows Growing: Digestion and Biosynthesis PPT</w:t>
            </w:r>
            <w:r>
              <w:t>.</w:t>
            </w:r>
          </w:p>
        </w:tc>
      </w:tr>
      <w:tr w:rsidR="00421FB4" w:rsidRPr="00B103CB" w14:paraId="3E5A5DE2" w14:textId="77777777" w:rsidTr="00421FB4">
        <w:trPr>
          <w:trHeight w:val="350"/>
        </w:trPr>
        <w:tc>
          <w:tcPr>
            <w:tcW w:w="9273" w:type="dxa"/>
          </w:tcPr>
          <w:p w14:paraId="6104C4D2" w14:textId="77777777" w:rsidR="00421FB4" w:rsidRPr="008C7FED" w:rsidRDefault="00421FB4" w:rsidP="00B34DC6">
            <w:pPr>
              <w:pStyle w:val="ListParagraph"/>
              <w:numPr>
                <w:ilvl w:val="0"/>
                <w:numId w:val="11"/>
              </w:numPr>
              <w:ind w:left="342"/>
              <w:rPr>
                <w:rFonts w:eastAsia="Cambria"/>
                <w:b/>
              </w:rPr>
            </w:pPr>
            <w:r>
              <w:rPr>
                <w:rFonts w:eastAsia="Cambria"/>
                <w:b/>
              </w:rPr>
              <w:lastRenderedPageBreak/>
              <w:t xml:space="preserve">Discuss </w:t>
            </w:r>
            <w:r w:rsidRPr="004F50A4">
              <w:rPr>
                <w:rFonts w:eastAsia="Cambria"/>
                <w:b/>
              </w:rPr>
              <w:t>Connecting Questions abou</w:t>
            </w:r>
            <w:r>
              <w:rPr>
                <w:rFonts w:eastAsia="Cambria"/>
                <w:b/>
              </w:rPr>
              <w:t>t Processes at Different Scales for</w:t>
            </w:r>
            <w:r w:rsidRPr="004F50A4">
              <w:rPr>
                <w:rFonts w:eastAsia="Cambria"/>
                <w:b/>
              </w:rPr>
              <w:t xml:space="preserve"> Digestion</w:t>
            </w:r>
          </w:p>
          <w:p w14:paraId="0EFF9DCF" w14:textId="77777777" w:rsidR="00421FB4" w:rsidRPr="008E3FD1" w:rsidRDefault="00421FB4" w:rsidP="00C846B3">
            <w:pPr>
              <w:rPr>
                <w:rFonts w:eastAsia="SimSun"/>
                <w:lang w:eastAsia="zh-CN"/>
              </w:rPr>
            </w:pPr>
            <w:r w:rsidRPr="008803BB">
              <w:t xml:space="preserve">Display slide </w:t>
            </w:r>
            <w:r>
              <w:t>3</w:t>
            </w:r>
            <w:r w:rsidRPr="008803BB">
              <w:t xml:space="preserve"> in the PPT</w:t>
            </w:r>
            <w:r>
              <w:rPr>
                <w:rFonts w:eastAsia="SimSun" w:hint="eastAsia"/>
                <w:lang w:eastAsia="zh-CN"/>
              </w:rPr>
              <w:t>.</w:t>
            </w:r>
            <w:r>
              <w:rPr>
                <w:rFonts w:eastAsia="Cambria"/>
              </w:rPr>
              <w:t xml:space="preserve"> </w:t>
            </w:r>
            <w:r w:rsidRPr="001B1A06">
              <w:rPr>
                <w:rFonts w:eastAsia="Cambria"/>
              </w:rPr>
              <w:t>Show students the short clip of a cow growing. Follow the link in the PPT, in the materials list, or here (</w:t>
            </w:r>
            <w:hyperlink r:id="rId16" w:history="1">
              <w:r w:rsidRPr="00952A3B">
                <w:rPr>
                  <w:rStyle w:val="Hyperlink"/>
                  <w:rFonts w:eastAsia="Cambria"/>
                </w:rPr>
                <w:t>https://www.youtube.com/watch?v=LWJN7li120c</w:t>
              </w:r>
            </w:hyperlink>
            <w:r w:rsidRPr="00F760B1">
              <w:rPr>
                <w:rFonts w:eastAsia="Cambria"/>
              </w:rPr>
              <w:t xml:space="preserve">). </w:t>
            </w:r>
            <w:r>
              <w:rPr>
                <w:rFonts w:eastAsia="SimSun"/>
              </w:rPr>
              <w:t>You can opt to only play thirty seconds.</w:t>
            </w:r>
          </w:p>
          <w:p w14:paraId="7F55C8CA" w14:textId="77777777" w:rsidR="00421FB4" w:rsidRPr="008803BB" w:rsidRDefault="00421FB4" w:rsidP="00B34DC6">
            <w:pPr>
              <w:numPr>
                <w:ilvl w:val="0"/>
                <w:numId w:val="7"/>
              </w:numPr>
              <w:spacing w:after="0"/>
              <w:ind w:left="342"/>
              <w:contextualSpacing/>
              <w:rPr>
                <w:rFonts w:eastAsia="Cambria"/>
              </w:rPr>
            </w:pPr>
            <w:r w:rsidRPr="002E715C">
              <w:rPr>
                <w:rFonts w:eastAsia="Cambria"/>
              </w:rPr>
              <w:t xml:space="preserve">Introduce students to the </w:t>
            </w:r>
            <w:r>
              <w:rPr>
                <w:rFonts w:eastAsia="Cambria"/>
              </w:rPr>
              <w:t>macroscopic</w:t>
            </w:r>
            <w:r w:rsidRPr="002E715C">
              <w:rPr>
                <w:rFonts w:eastAsia="Cambria"/>
              </w:rPr>
              <w:t xml:space="preserve"> driving question:</w:t>
            </w:r>
            <w:r w:rsidRPr="002E715C">
              <w:t xml:space="preserve"> </w:t>
            </w:r>
            <w:r w:rsidRPr="004F50A4">
              <w:rPr>
                <w:rFonts w:eastAsia="Cambria"/>
                <w:i/>
              </w:rPr>
              <w:t xml:space="preserve">How </w:t>
            </w:r>
            <w:r>
              <w:rPr>
                <w:rFonts w:eastAsia="Cambria"/>
                <w:i/>
              </w:rPr>
              <w:t>d</w:t>
            </w:r>
            <w:r w:rsidRPr="004F50A4">
              <w:rPr>
                <w:rFonts w:eastAsia="Cambria"/>
                <w:i/>
              </w:rPr>
              <w:t>o cows get food to all of their cells?</w:t>
            </w:r>
          </w:p>
          <w:p w14:paraId="1904EF3C" w14:textId="77777777" w:rsidR="00421FB4" w:rsidRPr="008803BB" w:rsidRDefault="00421FB4" w:rsidP="00B34DC6">
            <w:pPr>
              <w:pStyle w:val="ListParagraph"/>
              <w:numPr>
                <w:ilvl w:val="0"/>
                <w:numId w:val="7"/>
              </w:numPr>
              <w:ind w:left="342"/>
              <w:rPr>
                <w:i/>
              </w:rPr>
            </w:pPr>
            <w:r w:rsidRPr="008803BB">
              <w:rPr>
                <w:rFonts w:eastAsia="Cambria"/>
              </w:rPr>
              <w:t xml:space="preserve">Connect this question at the macroscopic scale to an unanswered question at the </w:t>
            </w:r>
            <w:r>
              <w:rPr>
                <w:rFonts w:eastAsia="SimSun" w:hint="eastAsia"/>
                <w:lang w:eastAsia="zh-CN"/>
              </w:rPr>
              <w:t>m</w:t>
            </w:r>
            <w:r>
              <w:rPr>
                <w:rFonts w:eastAsia="Cambria"/>
              </w:rPr>
              <w:t xml:space="preserve">icroscopic </w:t>
            </w:r>
            <w:r>
              <w:rPr>
                <w:rFonts w:eastAsia="SimSun" w:hint="eastAsia"/>
                <w:lang w:eastAsia="zh-CN"/>
              </w:rPr>
              <w:t>s</w:t>
            </w:r>
            <w:r w:rsidRPr="00000F34">
              <w:rPr>
                <w:rFonts w:eastAsia="Cambria"/>
              </w:rPr>
              <w:t>cale</w:t>
            </w:r>
            <w:r>
              <w:rPr>
                <w:rFonts w:eastAsia="SimSun" w:hint="eastAsia"/>
                <w:lang w:eastAsia="zh-CN"/>
              </w:rPr>
              <w:t xml:space="preserve">: </w:t>
            </w:r>
            <w:r w:rsidRPr="004F50A4">
              <w:rPr>
                <w:rFonts w:eastAsiaTheme="minorEastAsia"/>
                <w:i/>
              </w:rPr>
              <w:t>How do food molecules get into a cow’s blood?</w:t>
            </w:r>
          </w:p>
          <w:p w14:paraId="6D5AA264" w14:textId="77777777" w:rsidR="00421FB4" w:rsidRPr="008803BB" w:rsidRDefault="00421FB4" w:rsidP="00B34DC6">
            <w:pPr>
              <w:pStyle w:val="ListParagraph"/>
              <w:numPr>
                <w:ilvl w:val="0"/>
                <w:numId w:val="7"/>
              </w:numPr>
              <w:ind w:left="342"/>
              <w:rPr>
                <w:i/>
              </w:rPr>
            </w:pPr>
            <w:r w:rsidRPr="00976060">
              <w:rPr>
                <w:rFonts w:eastAsia="SimSun" w:hint="eastAsia"/>
                <w:lang w:eastAsia="zh-CN"/>
              </w:rPr>
              <w:t>Connect this question at the m</w:t>
            </w:r>
            <w:r w:rsidRPr="00976060">
              <w:rPr>
                <w:rFonts w:eastAsia="Cambria"/>
              </w:rPr>
              <w:t xml:space="preserve">icroscopic </w:t>
            </w:r>
            <w:r w:rsidRPr="00976060">
              <w:rPr>
                <w:rFonts w:eastAsia="SimSun" w:hint="eastAsia"/>
                <w:lang w:eastAsia="zh-CN"/>
              </w:rPr>
              <w:t xml:space="preserve">scale to an unanswered question </w:t>
            </w:r>
            <w:r w:rsidRPr="00157627">
              <w:rPr>
                <w:rFonts w:eastAsia="SimSun" w:hint="eastAsia"/>
                <w:lang w:eastAsia="zh-CN"/>
              </w:rPr>
              <w:t>at the a</w:t>
            </w:r>
            <w:r w:rsidRPr="00157627">
              <w:rPr>
                <w:rFonts w:eastAsiaTheme="minorEastAsia"/>
              </w:rPr>
              <w:t>tomic-</w:t>
            </w:r>
            <w:r w:rsidRPr="00157627">
              <w:rPr>
                <w:rFonts w:eastAsia="SimSun" w:hint="eastAsia"/>
                <w:lang w:eastAsia="zh-CN"/>
              </w:rPr>
              <w:t>m</w:t>
            </w:r>
            <w:r w:rsidRPr="00157627">
              <w:rPr>
                <w:rFonts w:eastAsiaTheme="minorEastAsia"/>
              </w:rPr>
              <w:t xml:space="preserve">olecular </w:t>
            </w:r>
            <w:r w:rsidRPr="00EB111C">
              <w:rPr>
                <w:rFonts w:eastAsia="SimSun" w:hint="eastAsia"/>
                <w:lang w:eastAsia="zh-CN"/>
              </w:rPr>
              <w:t>s</w:t>
            </w:r>
            <w:r w:rsidRPr="00EB111C">
              <w:rPr>
                <w:rFonts w:eastAsiaTheme="minorEastAsia"/>
              </w:rPr>
              <w:t>c</w:t>
            </w:r>
            <w:r w:rsidRPr="008803BB">
              <w:rPr>
                <w:rFonts w:eastAsiaTheme="minorEastAsia"/>
                <w:i/>
              </w:rPr>
              <w:t>ale</w:t>
            </w:r>
            <w:r w:rsidRPr="008803BB">
              <w:rPr>
                <w:rFonts w:eastAsia="SimSun"/>
                <w:i/>
                <w:lang w:eastAsia="zh-CN"/>
              </w:rPr>
              <w:t xml:space="preserve">: </w:t>
            </w:r>
            <w:r w:rsidRPr="004F50A4">
              <w:rPr>
                <w:rFonts w:eastAsiaTheme="minorEastAsia"/>
                <w:i/>
              </w:rPr>
              <w:t xml:space="preserve">How are molecules in food changed chemically so that </w:t>
            </w:r>
            <w:r>
              <w:rPr>
                <w:rFonts w:eastAsiaTheme="minorEastAsia"/>
                <w:i/>
              </w:rPr>
              <w:t xml:space="preserve">a </w:t>
            </w:r>
            <w:r w:rsidRPr="004F50A4">
              <w:rPr>
                <w:rFonts w:eastAsiaTheme="minorEastAsia"/>
                <w:i/>
              </w:rPr>
              <w:t>cow</w:t>
            </w:r>
            <w:r>
              <w:rPr>
                <w:rFonts w:eastAsiaTheme="minorEastAsia"/>
                <w:i/>
              </w:rPr>
              <w:t xml:space="preserve">'s </w:t>
            </w:r>
            <w:r w:rsidRPr="004F50A4">
              <w:rPr>
                <w:rFonts w:eastAsiaTheme="minorEastAsia"/>
                <w:i/>
              </w:rPr>
              <w:t>cells can use them?</w:t>
            </w:r>
          </w:p>
          <w:p w14:paraId="4914CF1D" w14:textId="77777777" w:rsidR="00421FB4" w:rsidRPr="00B103CB" w:rsidRDefault="00421FB4" w:rsidP="00B34DC6">
            <w:pPr>
              <w:pStyle w:val="ListParagraph"/>
              <w:numPr>
                <w:ilvl w:val="0"/>
                <w:numId w:val="7"/>
              </w:numPr>
              <w:ind w:left="342"/>
            </w:pPr>
            <w:r>
              <w:rPr>
                <w:rFonts w:eastAsia="Cambria"/>
              </w:rPr>
              <w:t>Assure students that we will be able to answer several of their unanswered questions by the end of today’s activity.</w:t>
            </w:r>
          </w:p>
        </w:tc>
      </w:tr>
      <w:tr w:rsidR="00421FB4" w:rsidRPr="009506EC" w14:paraId="08C9FC04" w14:textId="77777777" w:rsidTr="00421FB4">
        <w:trPr>
          <w:trHeight w:val="3113"/>
        </w:trPr>
        <w:tc>
          <w:tcPr>
            <w:tcW w:w="9273" w:type="dxa"/>
          </w:tcPr>
          <w:p w14:paraId="2BD0727B" w14:textId="77777777" w:rsidR="00421FB4" w:rsidRPr="008C7FED" w:rsidRDefault="00421FB4" w:rsidP="00B34DC6">
            <w:pPr>
              <w:pStyle w:val="ListParagraph"/>
              <w:numPr>
                <w:ilvl w:val="0"/>
                <w:numId w:val="11"/>
              </w:numPr>
              <w:ind w:left="342"/>
              <w:rPr>
                <w:rFonts w:eastAsia="SimSun"/>
                <w:b/>
                <w:lang w:eastAsia="zh-CN"/>
              </w:rPr>
            </w:pPr>
            <w:r w:rsidRPr="008C7FED">
              <w:rPr>
                <w:rFonts w:eastAsia="SimSun"/>
                <w:b/>
                <w:lang w:eastAsia="zh-CN"/>
              </w:rPr>
              <w:t>Have students think about what happens to the food cows eat (digestion).</w:t>
            </w:r>
          </w:p>
          <w:p w14:paraId="76C4A82E" w14:textId="77777777" w:rsidR="00421FB4" w:rsidRDefault="00421FB4" w:rsidP="00C846B3">
            <w:pPr>
              <w:rPr>
                <w:rFonts w:eastAsia="SimSun"/>
                <w:iCs/>
                <w:lang w:eastAsia="zh-CN"/>
              </w:rPr>
            </w:pPr>
            <w:r>
              <w:rPr>
                <w:iCs/>
              </w:rPr>
              <w:t>Display</w:t>
            </w:r>
            <w:r w:rsidRPr="00B43547">
              <w:rPr>
                <w:iCs/>
              </w:rPr>
              <w:t xml:space="preserve"> Slide </w:t>
            </w:r>
            <w:r>
              <w:rPr>
                <w:rFonts w:eastAsia="SimSun"/>
                <w:iCs/>
                <w:lang w:eastAsia="zh-CN"/>
              </w:rPr>
              <w:t xml:space="preserve">4 </w:t>
            </w:r>
            <w:r w:rsidRPr="00B43547">
              <w:rPr>
                <w:iCs/>
              </w:rPr>
              <w:t>to show students that animals use</w:t>
            </w:r>
            <w:r>
              <w:rPr>
                <w:iCs/>
              </w:rPr>
              <w:t xml:space="preserve"> digested</w:t>
            </w:r>
            <w:r w:rsidRPr="00B43547">
              <w:rPr>
                <w:iCs/>
              </w:rPr>
              <w:t xml:space="preserve"> food in two ways.</w:t>
            </w:r>
            <w:r>
              <w:rPr>
                <w:iCs/>
              </w:rPr>
              <w:t xml:space="preserve"> </w:t>
            </w:r>
            <w:r w:rsidRPr="00B43547">
              <w:rPr>
                <w:rFonts w:eastAsia="SimSun"/>
                <w:iCs/>
                <w:lang w:eastAsia="zh-CN"/>
              </w:rPr>
              <w:t>Tell students they have</w:t>
            </w:r>
            <w:r w:rsidRPr="00CC0C38">
              <w:rPr>
                <w:rFonts w:eastAsia="SimSun"/>
                <w:iCs/>
                <w:lang w:eastAsia="zh-CN"/>
              </w:rPr>
              <w:t xml:space="preserve"> learn</w:t>
            </w:r>
            <w:r w:rsidRPr="008E3FD1">
              <w:rPr>
                <w:rFonts w:eastAsia="SimSun"/>
                <w:iCs/>
                <w:lang w:eastAsia="zh-CN"/>
              </w:rPr>
              <w:t xml:space="preserve">ed about </w:t>
            </w:r>
            <w:r w:rsidRPr="008E3FD1">
              <w:rPr>
                <w:iCs/>
              </w:rPr>
              <w:t>one of those uses (cellular respiration).</w:t>
            </w:r>
            <w:r>
              <w:rPr>
                <w:iCs/>
              </w:rPr>
              <w:t xml:space="preserve"> </w:t>
            </w:r>
            <w:r w:rsidRPr="00B43547">
              <w:rPr>
                <w:iCs/>
              </w:rPr>
              <w:t xml:space="preserve">Today </w:t>
            </w:r>
            <w:r>
              <w:rPr>
                <w:iCs/>
              </w:rPr>
              <w:t>they’ll</w:t>
            </w:r>
            <w:r w:rsidRPr="00B43547">
              <w:rPr>
                <w:iCs/>
              </w:rPr>
              <w:t xml:space="preserve"> be focusing on </w:t>
            </w:r>
            <w:r w:rsidRPr="00B43547">
              <w:rPr>
                <w:rFonts w:eastAsia="SimSun"/>
                <w:iCs/>
                <w:lang w:eastAsia="zh-CN"/>
              </w:rPr>
              <w:t xml:space="preserve">what happens to the food cows eat </w:t>
            </w:r>
            <w:r w:rsidRPr="00CC0C38">
              <w:rPr>
                <w:rFonts w:eastAsia="SimSun"/>
                <w:iCs/>
                <w:lang w:eastAsia="zh-CN"/>
              </w:rPr>
              <w:t xml:space="preserve">before the food molecules are </w:t>
            </w:r>
            <w:r w:rsidRPr="008E3FD1">
              <w:rPr>
                <w:rFonts w:eastAsia="SimSun"/>
                <w:iCs/>
                <w:lang w:eastAsia="zh-CN"/>
              </w:rPr>
              <w:t>used for cellular respiration</w:t>
            </w:r>
            <w:r>
              <w:rPr>
                <w:rFonts w:eastAsia="SimSun"/>
                <w:iCs/>
                <w:lang w:eastAsia="zh-CN"/>
              </w:rPr>
              <w:t>, digestion, and later in the lesson the second way that animals’ use digested food.</w:t>
            </w:r>
          </w:p>
          <w:p w14:paraId="7174E232" w14:textId="77777777" w:rsidR="00421FB4" w:rsidRPr="009F2902" w:rsidRDefault="00421FB4" w:rsidP="00B34DC6">
            <w:pPr>
              <w:pStyle w:val="ListParagraph"/>
              <w:numPr>
                <w:ilvl w:val="0"/>
                <w:numId w:val="9"/>
              </w:numPr>
            </w:pPr>
            <w:r w:rsidRPr="00C77EE7">
              <w:rPr>
                <w:iCs/>
              </w:rPr>
              <w:t>Display</w:t>
            </w:r>
            <w:r>
              <w:rPr>
                <w:iCs/>
              </w:rPr>
              <w:t xml:space="preserve"> Slide 5</w:t>
            </w:r>
            <w:r w:rsidRPr="009F2902">
              <w:rPr>
                <w:iCs/>
              </w:rPr>
              <w:t xml:space="preserve"> to </w:t>
            </w:r>
            <w:r w:rsidRPr="009F2902">
              <w:rPr>
                <w:rFonts w:eastAsia="SimSun"/>
                <w:iCs/>
                <w:lang w:eastAsia="zh-CN"/>
              </w:rPr>
              <w:t xml:space="preserve">introduce the parts of a cow, focusing on the stomach, intestines, and leg muscle. </w:t>
            </w:r>
          </w:p>
          <w:p w14:paraId="2C16912D" w14:textId="77777777" w:rsidR="00421FB4" w:rsidRDefault="00421FB4" w:rsidP="00B34DC6">
            <w:pPr>
              <w:pStyle w:val="ListParagraph"/>
              <w:numPr>
                <w:ilvl w:val="0"/>
                <w:numId w:val="9"/>
              </w:numPr>
            </w:pPr>
            <w:r w:rsidRPr="00C21376">
              <w:t xml:space="preserve">Give each pair of students a </w:t>
            </w:r>
            <w:r w:rsidRPr="008803BB">
              <w:rPr>
                <w:color w:val="0000FF"/>
              </w:rPr>
              <w:t>Cow 11 x 17 Poster</w:t>
            </w:r>
            <w:r>
              <w:rPr>
                <w:color w:val="000000" w:themeColor="text1"/>
              </w:rPr>
              <w:t xml:space="preserve">, a copy of </w:t>
            </w:r>
            <w:r>
              <w:rPr>
                <w:color w:val="0000FF"/>
              </w:rPr>
              <w:t>5.1 Tracing the Process for Cow Growing: Digestion and Biosynthesis Directions</w:t>
            </w:r>
            <w:r>
              <w:t xml:space="preserve"> </w:t>
            </w:r>
            <w:r>
              <w:rPr>
                <w:color w:val="000000" w:themeColor="text1"/>
              </w:rPr>
              <w:t xml:space="preserve">(you may want to give each student a copy of these directions), </w:t>
            </w:r>
            <w:r>
              <w:t>2 nickels, and 5 pennies</w:t>
            </w:r>
            <w:r w:rsidRPr="00C21376">
              <w:t xml:space="preserve">. </w:t>
            </w:r>
          </w:p>
          <w:p w14:paraId="78CC2C4F" w14:textId="77777777" w:rsidR="00421FB4" w:rsidRPr="008E3FD1" w:rsidRDefault="00421FB4" w:rsidP="00B34DC6">
            <w:pPr>
              <w:pStyle w:val="ListParagraph"/>
              <w:numPr>
                <w:ilvl w:val="0"/>
                <w:numId w:val="9"/>
              </w:numPr>
            </w:pPr>
            <w:r>
              <w:t>Explain that they will follow the directions to use their nickels and pennies to trace the path of food in the cow.</w:t>
            </w:r>
          </w:p>
          <w:p w14:paraId="4BCCBF0C" w14:textId="77777777" w:rsidR="00421FB4" w:rsidRPr="00DC4E6E" w:rsidRDefault="00421FB4" w:rsidP="00B34DC6">
            <w:pPr>
              <w:pStyle w:val="ListParagraph"/>
              <w:numPr>
                <w:ilvl w:val="0"/>
                <w:numId w:val="9"/>
              </w:numPr>
              <w:rPr>
                <w:rFonts w:eastAsia="SimSun"/>
                <w:lang w:eastAsia="zh-CN"/>
              </w:rPr>
            </w:pPr>
            <w:r>
              <w:rPr>
                <w:iCs/>
              </w:rPr>
              <w:t xml:space="preserve">Tell students to pause at the end of the first page. </w:t>
            </w:r>
          </w:p>
        </w:tc>
      </w:tr>
      <w:tr w:rsidR="00421FB4" w:rsidRPr="009506EC" w14:paraId="7C42430A" w14:textId="77777777" w:rsidTr="00421FB4">
        <w:trPr>
          <w:trHeight w:val="485"/>
        </w:trPr>
        <w:tc>
          <w:tcPr>
            <w:tcW w:w="9273" w:type="dxa"/>
          </w:tcPr>
          <w:p w14:paraId="47D5D1F6" w14:textId="77777777" w:rsidR="00421FB4" w:rsidRPr="008803BB" w:rsidRDefault="00421FB4" w:rsidP="00B34DC6">
            <w:pPr>
              <w:pStyle w:val="ListParagraph"/>
              <w:numPr>
                <w:ilvl w:val="0"/>
                <w:numId w:val="11"/>
              </w:numPr>
              <w:ind w:left="342"/>
            </w:pPr>
            <w:r>
              <w:rPr>
                <w:rFonts w:eastAsia="SimSun"/>
                <w:b/>
                <w:lang w:eastAsia="zh-CN"/>
              </w:rPr>
              <w:t>Show the animation of digestion.</w:t>
            </w:r>
          </w:p>
          <w:p w14:paraId="70E4A028" w14:textId="77777777" w:rsidR="00421FB4" w:rsidRDefault="00421FB4" w:rsidP="00C846B3">
            <w:pPr>
              <w:rPr>
                <w:rFonts w:eastAsia="SimSun"/>
                <w:iCs/>
                <w:lang w:eastAsia="zh-CN"/>
              </w:rPr>
            </w:pPr>
            <w:r>
              <w:rPr>
                <w:iCs/>
              </w:rPr>
              <w:t>Display slides 6 and 7 when all pairs have finished the first page of directions.</w:t>
            </w:r>
          </w:p>
          <w:p w14:paraId="0DE11DEA" w14:textId="77777777" w:rsidR="00421FB4" w:rsidRPr="00C77EE7" w:rsidRDefault="00421FB4" w:rsidP="00B34DC6">
            <w:pPr>
              <w:pStyle w:val="ListParagraph"/>
              <w:numPr>
                <w:ilvl w:val="0"/>
                <w:numId w:val="13"/>
              </w:numPr>
              <w:ind w:left="342"/>
              <w:rPr>
                <w:rFonts w:eastAsia="SimSun"/>
                <w:b/>
                <w:lang w:eastAsia="zh-CN"/>
              </w:rPr>
            </w:pPr>
            <w:r>
              <w:rPr>
                <w:rFonts w:eastAsia="SimSun"/>
                <w:iCs/>
                <w:lang w:eastAsia="zh-CN"/>
              </w:rPr>
              <w:t>Show students the animation of digestion so they can see what happens to carbon atoms and energy during the process.</w:t>
            </w:r>
          </w:p>
          <w:p w14:paraId="10454565" w14:textId="77777777" w:rsidR="00421FB4" w:rsidRPr="00C77EE7" w:rsidRDefault="00421FB4" w:rsidP="00B34DC6">
            <w:pPr>
              <w:pStyle w:val="ListParagraph"/>
              <w:numPr>
                <w:ilvl w:val="0"/>
                <w:numId w:val="13"/>
              </w:numPr>
              <w:ind w:left="342"/>
              <w:rPr>
                <w:rFonts w:eastAsia="SimSun"/>
                <w:b/>
                <w:lang w:eastAsia="zh-CN"/>
              </w:rPr>
            </w:pPr>
            <w:r>
              <w:t xml:space="preserve">When </w:t>
            </w:r>
            <w:r w:rsidRPr="0048460F">
              <w:t xml:space="preserve">watching the slides, ask students what is happening to energy. Listen to see if they notice that chemical potential energy is conserved </w:t>
            </w:r>
            <w:r>
              <w:t xml:space="preserve">in the C-C- and C-H bonds </w:t>
            </w:r>
            <w:r w:rsidRPr="0048460F">
              <w:t xml:space="preserve">through </w:t>
            </w:r>
            <w:r>
              <w:t>digestion</w:t>
            </w:r>
            <w:r w:rsidRPr="0048460F">
              <w:t>.</w:t>
            </w:r>
          </w:p>
          <w:p w14:paraId="4C83EDAF" w14:textId="77777777" w:rsidR="00421FB4" w:rsidRPr="00FB655C" w:rsidRDefault="00421FB4" w:rsidP="00B34DC6">
            <w:pPr>
              <w:pStyle w:val="ListParagraph"/>
              <w:numPr>
                <w:ilvl w:val="0"/>
                <w:numId w:val="13"/>
              </w:numPr>
              <w:ind w:left="342"/>
              <w:rPr>
                <w:rFonts w:eastAsia="SimSun"/>
                <w:b/>
                <w:lang w:eastAsia="zh-CN"/>
              </w:rPr>
            </w:pPr>
            <w:r>
              <w:t xml:space="preserve">Show students the </w:t>
            </w:r>
            <w:r w:rsidRPr="0045256D">
              <w:rPr>
                <w:color w:val="00B050"/>
              </w:rPr>
              <w:t xml:space="preserve">Digestion and Biosynthesis 11 X 17 Posters </w:t>
            </w:r>
            <w:r>
              <w:t>to help students visualize the process.</w:t>
            </w:r>
          </w:p>
        </w:tc>
      </w:tr>
      <w:tr w:rsidR="00421FB4" w:rsidRPr="009506EC" w14:paraId="6D8F86E7" w14:textId="77777777" w:rsidTr="00421FB4">
        <w:trPr>
          <w:trHeight w:val="134"/>
        </w:trPr>
        <w:tc>
          <w:tcPr>
            <w:tcW w:w="9273" w:type="dxa"/>
          </w:tcPr>
          <w:p w14:paraId="1512C920" w14:textId="77777777" w:rsidR="00421FB4" w:rsidRPr="008803BB" w:rsidRDefault="00421FB4" w:rsidP="00B34DC6">
            <w:pPr>
              <w:pStyle w:val="ListParagraph"/>
              <w:numPr>
                <w:ilvl w:val="0"/>
                <w:numId w:val="11"/>
              </w:numPr>
              <w:ind w:left="346"/>
              <w:contextualSpacing w:val="0"/>
            </w:pPr>
            <w:r>
              <w:rPr>
                <w:rFonts w:eastAsia="SimSun"/>
                <w:b/>
                <w:lang w:eastAsia="zh-CN"/>
              </w:rPr>
              <w:t>Have students trace steps 4-6 on the cow poster.</w:t>
            </w:r>
          </w:p>
          <w:p w14:paraId="0CBA9916" w14:textId="77777777" w:rsidR="00421FB4" w:rsidRPr="008C7FED" w:rsidRDefault="00421FB4" w:rsidP="00C846B3">
            <w:pPr>
              <w:rPr>
                <w:rFonts w:eastAsia="Cambria"/>
              </w:rPr>
            </w:pPr>
            <w:r>
              <w:rPr>
                <w:rFonts w:eastAsia="Cambria"/>
              </w:rPr>
              <w:t xml:space="preserve">Tell students to continue following the directions on </w:t>
            </w:r>
            <w:r>
              <w:rPr>
                <w:color w:val="0000FF"/>
              </w:rPr>
              <w:t>5.1 Tracing the Process for Cow Growing: Digestion and Biosynthesis Directions</w:t>
            </w:r>
            <w:r>
              <w:rPr>
                <w:rFonts w:eastAsia="Cambria"/>
              </w:rPr>
              <w:t xml:space="preserve"> and pause when they finish step 6. </w:t>
            </w:r>
          </w:p>
        </w:tc>
      </w:tr>
      <w:tr w:rsidR="00421FB4" w:rsidRPr="00463E87" w14:paraId="4E397BAC" w14:textId="77777777" w:rsidTr="00421FB4">
        <w:trPr>
          <w:trHeight w:val="350"/>
        </w:trPr>
        <w:tc>
          <w:tcPr>
            <w:tcW w:w="9273" w:type="dxa"/>
          </w:tcPr>
          <w:p w14:paraId="363748AD" w14:textId="77777777" w:rsidR="00421FB4" w:rsidRPr="008C7FED" w:rsidRDefault="00421FB4" w:rsidP="00B34DC6">
            <w:pPr>
              <w:pStyle w:val="ListParagraph"/>
              <w:numPr>
                <w:ilvl w:val="0"/>
                <w:numId w:val="11"/>
              </w:numPr>
              <w:ind w:left="342"/>
              <w:rPr>
                <w:rFonts w:eastAsia="SimSun"/>
                <w:b/>
                <w:lang w:eastAsia="zh-CN"/>
              </w:rPr>
            </w:pPr>
            <w:r w:rsidRPr="008C7FED">
              <w:rPr>
                <w:rFonts w:eastAsia="SimSun"/>
                <w:b/>
                <w:lang w:eastAsia="zh-CN"/>
              </w:rPr>
              <w:t>Transition students to talk about biosynthesis.</w:t>
            </w:r>
          </w:p>
          <w:p w14:paraId="01EBD8F6" w14:textId="37AF0320" w:rsidR="00421FB4" w:rsidRDefault="00421FB4" w:rsidP="00C846B3">
            <w:pPr>
              <w:contextualSpacing/>
              <w:rPr>
                <w:rFonts w:eastAsia="SimSun"/>
                <w:lang w:eastAsia="zh-CN"/>
              </w:rPr>
            </w:pPr>
            <w:r w:rsidRPr="00D2193F">
              <w:t>Use</w:t>
            </w:r>
            <w:r w:rsidRPr="00D2193F">
              <w:rPr>
                <w:b/>
              </w:rPr>
              <w:t xml:space="preserve"> </w:t>
            </w:r>
            <w:r w:rsidRPr="00D2193F">
              <w:rPr>
                <w:rFonts w:eastAsia="SimSun"/>
                <w:lang w:eastAsia="zh-CN"/>
              </w:rPr>
              <w:t>slide</w:t>
            </w:r>
            <w:r>
              <w:rPr>
                <w:rFonts w:eastAsia="SimSun"/>
                <w:lang w:eastAsia="zh-CN"/>
              </w:rPr>
              <w:t xml:space="preserve">s </w:t>
            </w:r>
            <w:r w:rsidR="006D70D6">
              <w:rPr>
                <w:rFonts w:eastAsia="SimSun"/>
                <w:lang w:eastAsia="zh-CN"/>
              </w:rPr>
              <w:t>9</w:t>
            </w:r>
            <w:r>
              <w:rPr>
                <w:rFonts w:eastAsia="SimSun"/>
                <w:lang w:eastAsia="zh-CN"/>
              </w:rPr>
              <w:t xml:space="preserve"> and </w:t>
            </w:r>
            <w:r w:rsidR="006D70D6">
              <w:rPr>
                <w:rFonts w:eastAsia="SimSun"/>
                <w:lang w:eastAsia="zh-CN"/>
              </w:rPr>
              <w:t>10</w:t>
            </w:r>
            <w:r>
              <w:rPr>
                <w:rFonts w:eastAsia="SimSun"/>
                <w:lang w:eastAsia="zh-CN"/>
              </w:rPr>
              <w:t xml:space="preserve"> </w:t>
            </w:r>
            <w:r w:rsidRPr="00D2193F">
              <w:rPr>
                <w:rFonts w:eastAsia="SimSun"/>
                <w:lang w:eastAsia="zh-CN"/>
              </w:rPr>
              <w:t>in the PPT to transition to biosynthesis</w:t>
            </w:r>
            <w:r>
              <w:rPr>
                <w:rFonts w:eastAsia="SimSun"/>
                <w:lang w:eastAsia="zh-CN"/>
              </w:rPr>
              <w:t xml:space="preserve">. </w:t>
            </w:r>
          </w:p>
          <w:p w14:paraId="4FEF0D1D" w14:textId="77777777" w:rsidR="00421FB4" w:rsidRDefault="00421FB4" w:rsidP="00B34DC6">
            <w:pPr>
              <w:pStyle w:val="ListParagraph"/>
              <w:numPr>
                <w:ilvl w:val="0"/>
                <w:numId w:val="12"/>
              </w:numPr>
              <w:ind w:left="342"/>
              <w:rPr>
                <w:rFonts w:eastAsia="SimSun"/>
                <w:lang w:eastAsia="zh-CN"/>
              </w:rPr>
            </w:pPr>
            <w:r w:rsidRPr="008847B3">
              <w:rPr>
                <w:rFonts w:eastAsia="SimSun"/>
                <w:lang w:eastAsia="zh-CN"/>
              </w:rPr>
              <w:t xml:space="preserve">Tell students that </w:t>
            </w:r>
            <w:r>
              <w:rPr>
                <w:rFonts w:eastAsia="SimSun"/>
                <w:lang w:eastAsia="zh-CN"/>
              </w:rPr>
              <w:t>cells use digested food for cellular respiration (that they explained in Activity 4.2) and</w:t>
            </w:r>
            <w:r w:rsidRPr="008847B3">
              <w:rPr>
                <w:rFonts w:eastAsia="SimSun"/>
                <w:lang w:eastAsia="zh-CN"/>
              </w:rPr>
              <w:t xml:space="preserve"> also for growth, which is done through a process called biosynthesis.</w:t>
            </w:r>
          </w:p>
          <w:p w14:paraId="20D6F0C6" w14:textId="77777777" w:rsidR="00421FB4" w:rsidRDefault="00421FB4" w:rsidP="00B34DC6">
            <w:pPr>
              <w:pStyle w:val="ListParagraph"/>
              <w:numPr>
                <w:ilvl w:val="0"/>
                <w:numId w:val="10"/>
              </w:numPr>
              <w:rPr>
                <w:rFonts w:eastAsia="SimSun"/>
                <w:lang w:eastAsia="zh-CN"/>
              </w:rPr>
            </w:pPr>
            <w:r>
              <w:rPr>
                <w:rFonts w:eastAsia="SimSun"/>
                <w:lang w:eastAsia="zh-CN"/>
              </w:rPr>
              <w:t xml:space="preserve">Have students finish the directions on </w:t>
            </w:r>
            <w:r>
              <w:rPr>
                <w:color w:val="0000FF"/>
              </w:rPr>
              <w:t>5.1 Tracing the Process for Cow Growing: Digestion and Biosynthesis Directions</w:t>
            </w:r>
            <w:r>
              <w:rPr>
                <w:rFonts w:eastAsia="SimSun"/>
                <w:lang w:eastAsia="zh-CN"/>
              </w:rPr>
              <w:t xml:space="preserve"> to trace biosynthesis. </w:t>
            </w:r>
          </w:p>
          <w:p w14:paraId="70DFA13C" w14:textId="77777777" w:rsidR="00421FB4" w:rsidRPr="0088664F" w:rsidDel="003969FE" w:rsidRDefault="00421FB4" w:rsidP="00B34DC6">
            <w:pPr>
              <w:pStyle w:val="ListParagraph"/>
              <w:numPr>
                <w:ilvl w:val="0"/>
                <w:numId w:val="10"/>
              </w:numPr>
              <w:rPr>
                <w:rFonts w:eastAsia="SimSun"/>
                <w:lang w:eastAsia="zh-CN"/>
              </w:rPr>
            </w:pPr>
            <w:r w:rsidRPr="00C21376">
              <w:rPr>
                <w:rFonts w:eastAsia="SimSun"/>
                <w:lang w:eastAsia="zh-CN"/>
              </w:rPr>
              <w:lastRenderedPageBreak/>
              <w:t>Note: biosynthesis occurs in all cells, but here muscle</w:t>
            </w:r>
            <w:r>
              <w:rPr>
                <w:rFonts w:eastAsia="SimSun"/>
                <w:lang w:eastAsia="zh-CN"/>
              </w:rPr>
              <w:t xml:space="preserve"> cells are </w:t>
            </w:r>
            <w:r w:rsidRPr="00C21376">
              <w:rPr>
                <w:rFonts w:eastAsia="SimSun"/>
                <w:lang w:eastAsia="zh-CN"/>
              </w:rPr>
              <w:t xml:space="preserve">an example. </w:t>
            </w:r>
          </w:p>
        </w:tc>
      </w:tr>
      <w:tr w:rsidR="00421FB4" w:rsidRPr="00C559D3" w:rsidDel="00427B5A" w14:paraId="247F2E2A" w14:textId="77777777" w:rsidTr="00421FB4">
        <w:trPr>
          <w:trHeight w:val="79"/>
        </w:trPr>
        <w:tc>
          <w:tcPr>
            <w:tcW w:w="9273" w:type="dxa"/>
          </w:tcPr>
          <w:p w14:paraId="0E4A5F83" w14:textId="77777777" w:rsidR="00421FB4" w:rsidRPr="008803BB" w:rsidRDefault="00421FB4" w:rsidP="00B34DC6">
            <w:pPr>
              <w:pStyle w:val="ListParagraph"/>
              <w:numPr>
                <w:ilvl w:val="0"/>
                <w:numId w:val="11"/>
              </w:numPr>
              <w:ind w:left="342"/>
              <w:rPr>
                <w:b/>
              </w:rPr>
            </w:pPr>
            <w:r w:rsidRPr="008803BB">
              <w:rPr>
                <w:b/>
              </w:rPr>
              <w:lastRenderedPageBreak/>
              <w:t>Show an animation of the process</w:t>
            </w:r>
            <w:r>
              <w:rPr>
                <w:b/>
              </w:rPr>
              <w:t xml:space="preserve"> of biosynthesis</w:t>
            </w:r>
            <w:r w:rsidRPr="008803BB">
              <w:rPr>
                <w:b/>
              </w:rPr>
              <w:t>.</w:t>
            </w:r>
          </w:p>
          <w:p w14:paraId="563ED8E4" w14:textId="37AC09AA" w:rsidR="00421FB4" w:rsidRDefault="00421FB4" w:rsidP="00C846B3">
            <w:r>
              <w:t>Display slide 1</w:t>
            </w:r>
            <w:r w:rsidR="006D70D6">
              <w:t>1</w:t>
            </w:r>
            <w:r>
              <w:t>-1</w:t>
            </w:r>
            <w:r w:rsidR="006D70D6">
              <w:t>2</w:t>
            </w:r>
            <w:r>
              <w:t xml:space="preserve"> to show an animation of what happens to the molecules and chemical energy during biosynthesis. </w:t>
            </w:r>
          </w:p>
          <w:p w14:paraId="4413746D" w14:textId="77777777" w:rsidR="00421FB4" w:rsidRPr="00C77EE7" w:rsidRDefault="00421FB4" w:rsidP="00B34DC6">
            <w:pPr>
              <w:pStyle w:val="ListParagraph"/>
              <w:numPr>
                <w:ilvl w:val="0"/>
                <w:numId w:val="12"/>
              </w:numPr>
              <w:ind w:left="432"/>
              <w:rPr>
                <w:b/>
              </w:rPr>
            </w:pPr>
            <w:r w:rsidRPr="0048460F">
              <w:t xml:space="preserve">When watching the slides, ask students what is happening to energy. Listen to see if they notice that chemical potential energy is conserved </w:t>
            </w:r>
            <w:r>
              <w:t xml:space="preserve">in the C-C- and C-H bonds </w:t>
            </w:r>
            <w:r w:rsidRPr="0048460F">
              <w:t xml:space="preserve">through </w:t>
            </w:r>
            <w:r>
              <w:t>biosynthesis</w:t>
            </w:r>
            <w:r w:rsidRPr="0048460F">
              <w:t>.</w:t>
            </w:r>
          </w:p>
          <w:p w14:paraId="39664C05" w14:textId="77777777" w:rsidR="00421FB4" w:rsidRPr="002135DF" w:rsidRDefault="00421FB4" w:rsidP="00B34DC6">
            <w:pPr>
              <w:pStyle w:val="ListParagraph"/>
              <w:numPr>
                <w:ilvl w:val="0"/>
                <w:numId w:val="12"/>
              </w:numPr>
              <w:ind w:left="432"/>
              <w:rPr>
                <w:b/>
              </w:rPr>
            </w:pPr>
            <w:r>
              <w:t xml:space="preserve">Show students the </w:t>
            </w:r>
            <w:r w:rsidRPr="0045256D">
              <w:rPr>
                <w:color w:val="00B050"/>
              </w:rPr>
              <w:t xml:space="preserve">Digestion and Biosynthesis 11 X 17 Posters </w:t>
            </w:r>
            <w:r>
              <w:t>to help students visualize the process.</w:t>
            </w:r>
          </w:p>
        </w:tc>
      </w:tr>
      <w:tr w:rsidR="00421FB4" w:rsidRPr="00C559D3" w:rsidDel="00427B5A" w14:paraId="6AC5DEE4" w14:textId="77777777" w:rsidTr="00421FB4">
        <w:trPr>
          <w:trHeight w:val="79"/>
        </w:trPr>
        <w:tc>
          <w:tcPr>
            <w:tcW w:w="9273" w:type="dxa"/>
          </w:tcPr>
          <w:p w14:paraId="3E1ACCA3" w14:textId="77777777" w:rsidR="00421FB4" w:rsidRPr="008A2329" w:rsidRDefault="00421FB4" w:rsidP="00B34DC6">
            <w:pPr>
              <w:pStyle w:val="ListParagraph"/>
              <w:numPr>
                <w:ilvl w:val="0"/>
                <w:numId w:val="11"/>
              </w:numPr>
              <w:ind w:left="342"/>
              <w:rPr>
                <w:rFonts w:eastAsia="SimSun"/>
                <w:lang w:eastAsia="zh-CN"/>
              </w:rPr>
            </w:pPr>
            <w:r w:rsidRPr="00FA2D6F">
              <w:rPr>
                <w:rFonts w:eastAsia="SimSun"/>
                <w:b/>
                <w:lang w:eastAsia="zh-CN"/>
              </w:rPr>
              <w:t>Discuss how animal</w:t>
            </w:r>
            <w:r>
              <w:rPr>
                <w:rFonts w:eastAsia="SimSun"/>
                <w:b/>
                <w:lang w:eastAsia="zh-CN"/>
              </w:rPr>
              <w:t xml:space="preserve"> cell</w:t>
            </w:r>
            <w:r w:rsidRPr="00FA2D6F">
              <w:rPr>
                <w:rFonts w:eastAsia="SimSun"/>
                <w:b/>
                <w:lang w:eastAsia="zh-CN"/>
              </w:rPr>
              <w:t>s use sugar molecules.</w:t>
            </w:r>
            <w:r w:rsidRPr="008A2329">
              <w:rPr>
                <w:rFonts w:eastAsia="SimSun"/>
                <w:lang w:eastAsia="zh-CN"/>
              </w:rPr>
              <w:t xml:space="preserve"> </w:t>
            </w:r>
          </w:p>
          <w:p w14:paraId="252958B7" w14:textId="177EBE3E" w:rsidR="00421FB4" w:rsidRDefault="00421FB4" w:rsidP="00C846B3">
            <w:pPr>
              <w:rPr>
                <w:rFonts w:eastAsia="SimSun"/>
                <w:lang w:eastAsia="zh-CN"/>
              </w:rPr>
            </w:pPr>
            <w:r>
              <w:rPr>
                <w:rFonts w:eastAsia="Cambria"/>
              </w:rPr>
              <w:t>Use slides 1</w:t>
            </w:r>
            <w:r w:rsidR="006D70D6">
              <w:rPr>
                <w:rFonts w:eastAsia="Cambria"/>
              </w:rPr>
              <w:t>3</w:t>
            </w:r>
            <w:r>
              <w:rPr>
                <w:rFonts w:eastAsia="Cambria"/>
              </w:rPr>
              <w:t xml:space="preserve"> and 1</w:t>
            </w:r>
            <w:r w:rsidR="006D70D6">
              <w:rPr>
                <w:rFonts w:eastAsia="Cambria"/>
              </w:rPr>
              <w:t>4</w:t>
            </w:r>
            <w:r>
              <w:rPr>
                <w:rFonts w:eastAsia="Cambria"/>
              </w:rPr>
              <w:t xml:space="preserve"> to discuss how animal cells use sugar molecules.</w:t>
            </w:r>
          </w:p>
          <w:p w14:paraId="3E3D339B" w14:textId="7454FBE7" w:rsidR="00421FB4" w:rsidRDefault="00421FB4" w:rsidP="00B34DC6">
            <w:pPr>
              <w:pStyle w:val="ListParagraph"/>
              <w:numPr>
                <w:ilvl w:val="0"/>
                <w:numId w:val="8"/>
              </w:numPr>
              <w:rPr>
                <w:rFonts w:eastAsia="SimSun"/>
                <w:lang w:eastAsia="zh-CN"/>
              </w:rPr>
            </w:pPr>
            <w:r>
              <w:rPr>
                <w:rFonts w:eastAsia="SimSun"/>
                <w:lang w:eastAsia="zh-CN"/>
              </w:rPr>
              <w:t>Use slide 1</w:t>
            </w:r>
            <w:r w:rsidR="006D70D6">
              <w:rPr>
                <w:rFonts w:eastAsia="SimSun"/>
                <w:lang w:eastAsia="zh-CN"/>
              </w:rPr>
              <w:t>3</w:t>
            </w:r>
            <w:r w:rsidRPr="00752BCA">
              <w:rPr>
                <w:rFonts w:eastAsia="SimSun"/>
                <w:lang w:eastAsia="zh-CN"/>
              </w:rPr>
              <w:t xml:space="preserve"> to point out the problem: Lots of sugar </w:t>
            </w:r>
            <w:r>
              <w:rPr>
                <w:rFonts w:eastAsia="SimSun"/>
                <w:lang w:eastAsia="zh-CN"/>
              </w:rPr>
              <w:t>molecules</w:t>
            </w:r>
            <w:r w:rsidRPr="00752BCA">
              <w:rPr>
                <w:rFonts w:eastAsia="SimSun"/>
                <w:lang w:eastAsia="zh-CN"/>
              </w:rPr>
              <w:t xml:space="preserve"> reach animal cells, but they are not made into starch or fiber polymers in animal cells. </w:t>
            </w:r>
          </w:p>
          <w:p w14:paraId="4CF193F4" w14:textId="7B50D3A3" w:rsidR="00421FB4" w:rsidRPr="00904BC6" w:rsidRDefault="00421FB4" w:rsidP="00B34DC6">
            <w:pPr>
              <w:pStyle w:val="ListParagraph"/>
              <w:numPr>
                <w:ilvl w:val="0"/>
                <w:numId w:val="8"/>
              </w:numPr>
              <w:rPr>
                <w:b/>
              </w:rPr>
            </w:pPr>
            <w:r w:rsidRPr="00904BC6">
              <w:rPr>
                <w:rFonts w:eastAsia="SimSun"/>
                <w:lang w:eastAsia="zh-CN"/>
              </w:rPr>
              <w:t xml:space="preserve">Use slide </w:t>
            </w:r>
            <w:r>
              <w:rPr>
                <w:rFonts w:eastAsia="SimSun"/>
                <w:lang w:eastAsia="zh-CN"/>
              </w:rPr>
              <w:t>1</w:t>
            </w:r>
            <w:r w:rsidR="006D70D6">
              <w:rPr>
                <w:rFonts w:eastAsia="SimSun"/>
                <w:lang w:eastAsia="zh-CN"/>
              </w:rPr>
              <w:t>4</w:t>
            </w:r>
            <w:r w:rsidRPr="00904BC6">
              <w:rPr>
                <w:rFonts w:eastAsia="SimSun"/>
                <w:lang w:eastAsia="zh-CN"/>
              </w:rPr>
              <w:t xml:space="preserve"> to explain the two main ways that animals use sugar molecules: (a) they are used to make glycerol and fatty acids and eventually fat (this explains why eating lots of starch and sugar can make someone gain weight), and (b) they are used for cellular respiration, which uses sugar and oxygen to release energy.</w:t>
            </w:r>
          </w:p>
        </w:tc>
      </w:tr>
      <w:tr w:rsidR="00421FB4" w:rsidRPr="00C559D3" w:rsidDel="00427B5A" w14:paraId="4262A046" w14:textId="77777777" w:rsidTr="00421FB4">
        <w:trPr>
          <w:trHeight w:val="79"/>
        </w:trPr>
        <w:tc>
          <w:tcPr>
            <w:tcW w:w="9273" w:type="dxa"/>
          </w:tcPr>
          <w:p w14:paraId="4404B635" w14:textId="77777777" w:rsidR="00421FB4" w:rsidRDefault="00421FB4" w:rsidP="00B34DC6">
            <w:pPr>
              <w:pStyle w:val="ListParagraph"/>
              <w:numPr>
                <w:ilvl w:val="0"/>
                <w:numId w:val="11"/>
              </w:numPr>
              <w:ind w:left="342"/>
              <w:rPr>
                <w:b/>
              </w:rPr>
            </w:pPr>
            <w:r>
              <w:rPr>
                <w:b/>
              </w:rPr>
              <w:t>Transition to have students consider the atoms that make up animals.</w:t>
            </w:r>
          </w:p>
          <w:p w14:paraId="03CEDFF5" w14:textId="66D404D4" w:rsidR="00421FB4" w:rsidRDefault="00421FB4" w:rsidP="00C846B3">
            <w:pPr>
              <w:ind w:left="-18"/>
            </w:pPr>
            <w:r>
              <w:t>Show slide 1</w:t>
            </w:r>
            <w:r w:rsidR="006D70D6">
              <w:t>5</w:t>
            </w:r>
            <w:r>
              <w:t xml:space="preserve"> of the PPT. Pass out </w:t>
            </w:r>
            <w:r w:rsidRPr="008803BB">
              <w:rPr>
                <w:color w:val="0000FF"/>
              </w:rPr>
              <w:t>5.1 Tracing the Atoms</w:t>
            </w:r>
            <w:r>
              <w:rPr>
                <w:color w:val="0000FF"/>
              </w:rPr>
              <w:t xml:space="preserve"> and Energy</w:t>
            </w:r>
            <w:r w:rsidRPr="008803BB">
              <w:rPr>
                <w:color w:val="0000FF"/>
              </w:rPr>
              <w:t xml:space="preserve"> in Animals Worksheet </w:t>
            </w:r>
            <w:r>
              <w:t xml:space="preserve">to each student. </w:t>
            </w:r>
          </w:p>
          <w:p w14:paraId="32725F2B" w14:textId="77777777" w:rsidR="00421FB4" w:rsidRDefault="00421FB4" w:rsidP="00B34DC6">
            <w:pPr>
              <w:pStyle w:val="ListParagraph"/>
              <w:numPr>
                <w:ilvl w:val="0"/>
                <w:numId w:val="14"/>
              </w:numPr>
            </w:pPr>
            <w:r>
              <w:t>Tell students that now they have considered how molecules move through and are used by a cow, they will now consider the atoms that make up animals.</w:t>
            </w:r>
          </w:p>
          <w:p w14:paraId="68B9D20E" w14:textId="77777777" w:rsidR="00421FB4" w:rsidRDefault="00421FB4" w:rsidP="00B34DC6">
            <w:pPr>
              <w:pStyle w:val="ListParagraph"/>
              <w:numPr>
                <w:ilvl w:val="0"/>
                <w:numId w:val="14"/>
              </w:numPr>
            </w:pPr>
            <w:r>
              <w:t xml:space="preserve">Read the top portions of the worksheet with students. </w:t>
            </w:r>
          </w:p>
          <w:p w14:paraId="3BBC5055" w14:textId="77777777" w:rsidR="00421FB4" w:rsidRPr="008A2329" w:rsidRDefault="00421FB4" w:rsidP="00B34DC6">
            <w:pPr>
              <w:pStyle w:val="ListParagraph"/>
              <w:numPr>
                <w:ilvl w:val="0"/>
                <w:numId w:val="14"/>
              </w:numPr>
            </w:pPr>
            <w:r>
              <w:t>Have students work with a partner to complete the first chart on the worksheet about atoms.</w:t>
            </w:r>
          </w:p>
        </w:tc>
      </w:tr>
      <w:tr w:rsidR="00421FB4" w:rsidRPr="00C559D3" w:rsidDel="00427B5A" w14:paraId="7BD4F364" w14:textId="77777777" w:rsidTr="00421FB4">
        <w:trPr>
          <w:trHeight w:val="79"/>
        </w:trPr>
        <w:tc>
          <w:tcPr>
            <w:tcW w:w="9273" w:type="dxa"/>
          </w:tcPr>
          <w:p w14:paraId="5CAB7DA3" w14:textId="77777777" w:rsidR="00421FB4" w:rsidRDefault="00421FB4" w:rsidP="00B34DC6">
            <w:pPr>
              <w:pStyle w:val="ListParagraph"/>
              <w:numPr>
                <w:ilvl w:val="0"/>
                <w:numId w:val="11"/>
              </w:numPr>
              <w:ind w:left="342"/>
              <w:rPr>
                <w:b/>
              </w:rPr>
            </w:pPr>
            <w:r>
              <w:rPr>
                <w:b/>
              </w:rPr>
              <w:t>Have students identify where the atoms that make up animals come from.</w:t>
            </w:r>
          </w:p>
          <w:p w14:paraId="39FFB8BF" w14:textId="6ECA3984" w:rsidR="00421FB4" w:rsidRDefault="00421FB4" w:rsidP="00C846B3">
            <w:pPr>
              <w:ind w:left="-18"/>
            </w:pPr>
            <w:r>
              <w:t>Show slide 1</w:t>
            </w:r>
            <w:r w:rsidR="006D70D6">
              <w:t>6</w:t>
            </w:r>
            <w:r>
              <w:t xml:space="preserve"> of the PPT.</w:t>
            </w:r>
          </w:p>
          <w:p w14:paraId="225F4BC2" w14:textId="77777777" w:rsidR="00421FB4" w:rsidRDefault="00421FB4" w:rsidP="00B34DC6">
            <w:pPr>
              <w:pStyle w:val="ListParagraph"/>
              <w:numPr>
                <w:ilvl w:val="0"/>
                <w:numId w:val="15"/>
              </w:numPr>
            </w:pPr>
            <w:r>
              <w:t>Remind students that in Lesson 2 they learned about the molecules that make up cells and the atoms that make up the molecules.</w:t>
            </w:r>
          </w:p>
          <w:p w14:paraId="3CEA192F" w14:textId="77777777" w:rsidR="00421FB4" w:rsidRPr="008A2329" w:rsidRDefault="00421FB4" w:rsidP="00B34DC6">
            <w:pPr>
              <w:pStyle w:val="ListParagraph"/>
              <w:numPr>
                <w:ilvl w:val="0"/>
                <w:numId w:val="15"/>
              </w:numPr>
            </w:pPr>
            <w:r>
              <w:t xml:space="preserve">Discuss the answers to the first chart on the worksheet. The atoms in the large organic molecules of animals all primarily come from food. Water and air are used during cellular respiration. </w:t>
            </w:r>
          </w:p>
        </w:tc>
      </w:tr>
      <w:tr w:rsidR="00421FB4" w:rsidRPr="00C559D3" w:rsidDel="00427B5A" w14:paraId="4FD5F9E6" w14:textId="77777777" w:rsidTr="00421FB4">
        <w:trPr>
          <w:trHeight w:val="79"/>
        </w:trPr>
        <w:tc>
          <w:tcPr>
            <w:tcW w:w="9273" w:type="dxa"/>
          </w:tcPr>
          <w:p w14:paraId="338A42EF" w14:textId="77777777" w:rsidR="00421FB4" w:rsidRDefault="00421FB4" w:rsidP="00B34DC6">
            <w:pPr>
              <w:pStyle w:val="ListParagraph"/>
              <w:numPr>
                <w:ilvl w:val="0"/>
                <w:numId w:val="11"/>
              </w:numPr>
              <w:ind w:left="342"/>
              <w:rPr>
                <w:b/>
              </w:rPr>
            </w:pPr>
            <w:r>
              <w:rPr>
                <w:b/>
              </w:rPr>
              <w:t>Have students identify where the energy in animals come from.</w:t>
            </w:r>
          </w:p>
          <w:p w14:paraId="5A368B30" w14:textId="5F0D6A7F" w:rsidR="00421FB4" w:rsidRDefault="00421FB4" w:rsidP="00C846B3">
            <w:r>
              <w:t>Show slide 1</w:t>
            </w:r>
            <w:r w:rsidR="006D70D6">
              <w:t>7</w:t>
            </w:r>
            <w:r>
              <w:t xml:space="preserve"> of the PPT.</w:t>
            </w:r>
          </w:p>
          <w:p w14:paraId="79868B66" w14:textId="77777777" w:rsidR="00421FB4" w:rsidRDefault="00421FB4" w:rsidP="00B34DC6">
            <w:pPr>
              <w:pStyle w:val="ListParagraph"/>
              <w:numPr>
                <w:ilvl w:val="0"/>
                <w:numId w:val="16"/>
              </w:numPr>
            </w:pPr>
            <w:r>
              <w:t xml:space="preserve">Have students complete the second chart on </w:t>
            </w:r>
            <w:r w:rsidRPr="008803BB">
              <w:rPr>
                <w:color w:val="0000FF"/>
              </w:rPr>
              <w:t>5.1 Tracing the Atoms</w:t>
            </w:r>
            <w:r>
              <w:rPr>
                <w:color w:val="0000FF"/>
              </w:rPr>
              <w:t xml:space="preserve"> and Energy</w:t>
            </w:r>
            <w:r w:rsidRPr="008803BB">
              <w:rPr>
                <w:color w:val="0000FF"/>
              </w:rPr>
              <w:t xml:space="preserve"> in Animals Worksheet</w:t>
            </w:r>
            <w:r>
              <w:rPr>
                <w:color w:val="0000FF"/>
              </w:rPr>
              <w:t xml:space="preserve"> </w:t>
            </w:r>
            <w:r>
              <w:t>on energy with a partner.</w:t>
            </w:r>
          </w:p>
          <w:p w14:paraId="399EB587" w14:textId="20BB798F" w:rsidR="00421FB4" w:rsidRDefault="00421FB4" w:rsidP="00B34DC6">
            <w:pPr>
              <w:pStyle w:val="ListParagraph"/>
              <w:numPr>
                <w:ilvl w:val="0"/>
                <w:numId w:val="16"/>
              </w:numPr>
            </w:pPr>
            <w:r>
              <w:t>Show slide 1</w:t>
            </w:r>
            <w:r w:rsidR="006D70D6">
              <w:t>8</w:t>
            </w:r>
            <w:r>
              <w:t>. Remind students that chemical energy is in C-C and C-H bonds.</w:t>
            </w:r>
          </w:p>
          <w:p w14:paraId="18A6BE0F" w14:textId="77777777" w:rsidR="00421FB4" w:rsidRPr="00D36C6F" w:rsidRDefault="00421FB4" w:rsidP="00B34DC6">
            <w:pPr>
              <w:pStyle w:val="ListParagraph"/>
              <w:numPr>
                <w:ilvl w:val="0"/>
                <w:numId w:val="16"/>
              </w:numPr>
            </w:pPr>
            <w:r>
              <w:t xml:space="preserve">Discuss students’ answers together. Chemical energy is only found in the food that animals take in. There is no chemical energy in the water or air animals take in. </w:t>
            </w:r>
          </w:p>
        </w:tc>
      </w:tr>
      <w:tr w:rsidR="00421FB4" w:rsidRPr="00C559D3" w:rsidDel="00427B5A" w14:paraId="2F6E2A49" w14:textId="77777777" w:rsidTr="00421FB4">
        <w:trPr>
          <w:trHeight w:val="519"/>
        </w:trPr>
        <w:tc>
          <w:tcPr>
            <w:tcW w:w="9273" w:type="dxa"/>
          </w:tcPr>
          <w:p w14:paraId="5EE0CC16" w14:textId="77777777" w:rsidR="00421FB4" w:rsidRPr="008C7FED" w:rsidRDefault="00421FB4" w:rsidP="00B34DC6">
            <w:pPr>
              <w:pStyle w:val="ListParagraph"/>
              <w:numPr>
                <w:ilvl w:val="0"/>
                <w:numId w:val="11"/>
              </w:numPr>
              <w:ind w:left="342"/>
              <w:rPr>
                <w:rFonts w:eastAsia="SimSun"/>
                <w:b/>
                <w:lang w:eastAsia="zh-CN"/>
              </w:rPr>
            </w:pPr>
            <w:r w:rsidRPr="008C7FED">
              <w:rPr>
                <w:rFonts w:eastAsia="SimSun"/>
                <w:b/>
                <w:lang w:eastAsia="zh-CN"/>
              </w:rPr>
              <w:t>Show students that there are many additional metabolic pathways.</w:t>
            </w:r>
          </w:p>
          <w:p w14:paraId="71025888" w14:textId="53331A3F" w:rsidR="00421FB4" w:rsidRDefault="00421FB4" w:rsidP="00C846B3">
            <w:pPr>
              <w:rPr>
                <w:rFonts w:eastAsia="SimSun"/>
                <w:lang w:eastAsia="zh-CN"/>
              </w:rPr>
            </w:pPr>
            <w:r>
              <w:rPr>
                <w:rFonts w:eastAsia="SimSun"/>
                <w:lang w:eastAsia="zh-CN"/>
              </w:rPr>
              <w:lastRenderedPageBreak/>
              <w:t>Use slide 1</w:t>
            </w:r>
            <w:r w:rsidR="006D70D6">
              <w:rPr>
                <w:rFonts w:eastAsia="SimSun"/>
                <w:lang w:eastAsia="zh-CN"/>
              </w:rPr>
              <w:t>9</w:t>
            </w:r>
            <w:r>
              <w:rPr>
                <w:rFonts w:eastAsia="SimSun" w:hint="eastAsia"/>
                <w:lang w:eastAsia="zh-CN"/>
              </w:rPr>
              <w:t xml:space="preserve"> </w:t>
            </w:r>
            <w:r>
              <w:rPr>
                <w:rFonts w:eastAsia="SimSun"/>
                <w:lang w:eastAsia="zh-CN"/>
              </w:rPr>
              <w:t xml:space="preserve">and the </w:t>
            </w:r>
            <w:r w:rsidRPr="0045256D">
              <w:rPr>
                <w:rFonts w:eastAsia="SimSun"/>
                <w:color w:val="00B050"/>
                <w:lang w:eastAsia="zh-CN"/>
              </w:rPr>
              <w:t xml:space="preserve">Metabolic Pathways 11 x 17 Poster </w:t>
            </w:r>
            <w:r>
              <w:rPr>
                <w:rFonts w:eastAsia="SimSun"/>
                <w:lang w:eastAsia="zh-CN"/>
              </w:rPr>
              <w:t xml:space="preserve">to show students that there are many more metabolic pathways besides what they learned about in this lesson. </w:t>
            </w:r>
          </w:p>
          <w:p w14:paraId="020B52DE" w14:textId="77777777" w:rsidR="00421FB4" w:rsidRDefault="00421FB4" w:rsidP="00B34DC6">
            <w:pPr>
              <w:pStyle w:val="ListParagraph"/>
              <w:numPr>
                <w:ilvl w:val="0"/>
                <w:numId w:val="12"/>
              </w:numPr>
              <w:ind w:left="432"/>
              <w:rPr>
                <w:rFonts w:eastAsia="SimSun"/>
                <w:lang w:eastAsia="zh-CN"/>
              </w:rPr>
            </w:pPr>
            <w:r>
              <w:rPr>
                <w:rFonts w:eastAsia="SimSun"/>
                <w:lang w:eastAsia="zh-CN"/>
              </w:rPr>
              <w:t xml:space="preserve">This poster only shows pathways in which small organic molecules are changed into other small organic molecules. There are other pathways that change small organic molecules into large organic molecules. </w:t>
            </w:r>
          </w:p>
          <w:p w14:paraId="0776D310" w14:textId="77777777" w:rsidR="00421FB4" w:rsidRDefault="00421FB4" w:rsidP="00B34DC6">
            <w:pPr>
              <w:pStyle w:val="ListParagraph"/>
              <w:numPr>
                <w:ilvl w:val="0"/>
                <w:numId w:val="12"/>
              </w:numPr>
              <w:ind w:left="432"/>
              <w:rPr>
                <w:rFonts w:eastAsia="SimSun"/>
                <w:lang w:eastAsia="zh-CN"/>
              </w:rPr>
            </w:pPr>
            <w:r>
              <w:rPr>
                <w:rFonts w:eastAsia="SimSun"/>
                <w:lang w:eastAsia="zh-CN"/>
              </w:rPr>
              <w:t>Explain that these processes allow cows who eat mostly carbohydrates in grass to be made up of protein and fat.</w:t>
            </w:r>
          </w:p>
          <w:p w14:paraId="748BBA12" w14:textId="77777777" w:rsidR="00421FB4" w:rsidRPr="008803BB" w:rsidRDefault="00421FB4" w:rsidP="00B34DC6">
            <w:pPr>
              <w:pStyle w:val="ListParagraph"/>
              <w:numPr>
                <w:ilvl w:val="0"/>
                <w:numId w:val="12"/>
              </w:numPr>
              <w:ind w:left="432"/>
              <w:rPr>
                <w:rFonts w:eastAsia="SimSun"/>
                <w:lang w:eastAsia="zh-CN"/>
              </w:rPr>
            </w:pPr>
            <w:r>
              <w:rPr>
                <w:rFonts w:eastAsia="SimSun"/>
                <w:lang w:eastAsia="zh-CN"/>
              </w:rPr>
              <w:t>Organisms are complex; this poster also offers students a glimpse of their complexity.</w:t>
            </w:r>
          </w:p>
        </w:tc>
      </w:tr>
    </w:tbl>
    <w:p w14:paraId="3058F07D" w14:textId="6C4C5707" w:rsidR="00B977E7" w:rsidRPr="00D438F2" w:rsidRDefault="00B977E7" w:rsidP="00CD686F">
      <w:pPr>
        <w:pStyle w:val="Heading2"/>
      </w:pPr>
      <w:r w:rsidRPr="00D438F2">
        <w:lastRenderedPageBreak/>
        <w:t>Assessment</w:t>
      </w:r>
    </w:p>
    <w:p w14:paraId="5F0EA734" w14:textId="77777777" w:rsidR="00421FB4" w:rsidRDefault="00421FB4" w:rsidP="00B34DC6">
      <w:pPr>
        <w:pStyle w:val="ListParagraph"/>
        <w:numPr>
          <w:ilvl w:val="0"/>
          <w:numId w:val="18"/>
        </w:numPr>
        <w:ind w:left="360" w:right="36"/>
      </w:pPr>
      <w:r w:rsidRPr="00B26AFD">
        <w:t xml:space="preserve">Matter tracing: </w:t>
      </w:r>
      <w:r>
        <w:t>note if students are able to recognize that the same atoms that were in food are still the atoms in the large organic molecules at the end of biosynthesis.</w:t>
      </w:r>
    </w:p>
    <w:p w14:paraId="50314DC8" w14:textId="77777777" w:rsidR="00421FB4" w:rsidRDefault="00421FB4" w:rsidP="00B34DC6">
      <w:pPr>
        <w:pStyle w:val="ListParagraph"/>
        <w:numPr>
          <w:ilvl w:val="0"/>
          <w:numId w:val="18"/>
        </w:numPr>
        <w:ind w:left="360" w:right="36"/>
      </w:pPr>
      <w:r>
        <w:t xml:space="preserve">Energy tracing: note the ways that students explain how chemical energy is conserved through both digestion and biosynthesis. </w:t>
      </w:r>
    </w:p>
    <w:p w14:paraId="0E81CDF9" w14:textId="77777777" w:rsidR="00421FB4" w:rsidRPr="008C7FED" w:rsidRDefault="00421FB4" w:rsidP="00B34DC6">
      <w:pPr>
        <w:pStyle w:val="ListParagraph"/>
        <w:numPr>
          <w:ilvl w:val="0"/>
          <w:numId w:val="6"/>
        </w:numPr>
        <w:rPr>
          <w:color w:val="0000FF"/>
        </w:rPr>
      </w:pPr>
      <w:r>
        <w:t xml:space="preserve">Use </w:t>
      </w:r>
      <w:r w:rsidRPr="00225FA7">
        <w:rPr>
          <w:color w:val="7030A0"/>
        </w:rPr>
        <w:t xml:space="preserve">5.1 Grading the Tracing Atoms and Energy in Animals Worksheet </w:t>
      </w:r>
      <w:r>
        <w:t xml:space="preserve">to grade students’ answers on </w:t>
      </w:r>
      <w:r w:rsidRPr="00F06519">
        <w:rPr>
          <w:color w:val="0000FF"/>
        </w:rPr>
        <w:t>5.1 Tracing Atoms and Energy in Animals Worksheet</w:t>
      </w:r>
      <w:r>
        <w:rPr>
          <w:color w:val="0000FF"/>
        </w:rPr>
        <w:t>.</w:t>
      </w:r>
    </w:p>
    <w:p w14:paraId="24C7748B" w14:textId="4E6E67CA"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14:paraId="12CEBCFC" w14:textId="5340F9C7" w:rsidR="00B517E1" w:rsidRDefault="00761F92" w:rsidP="00761F92">
      <w:pPr>
        <w:pStyle w:val="Heading3"/>
        <w:rPr>
          <w:color w:val="FF0000"/>
        </w:rPr>
      </w:pPr>
      <w:r>
        <w:t xml:space="preserve">Differentiation </w:t>
      </w:r>
    </w:p>
    <w:p w14:paraId="2034C3C6" w14:textId="77777777" w:rsidR="00CD05DE" w:rsidRPr="00CD05DE" w:rsidRDefault="00CD05DE" w:rsidP="00CD05DE">
      <w:pPr>
        <w:pStyle w:val="ListParagraph"/>
        <w:numPr>
          <w:ilvl w:val="0"/>
          <w:numId w:val="5"/>
        </w:numPr>
      </w:pPr>
      <w:r w:rsidRPr="00CD05DE">
        <w:rPr>
          <w:color w:val="000000"/>
        </w:rPr>
        <w:t>Introduce the terms Large Organic Molecules and Small Organic Molecules with examples. Students will need this information to explain digestion and biosynthesis.  </w:t>
      </w:r>
    </w:p>
    <w:p w14:paraId="23474D8F" w14:textId="77777777" w:rsidR="00CD05DE" w:rsidRPr="00CD05DE" w:rsidRDefault="00CD05DE" w:rsidP="00CD05DE">
      <w:pPr>
        <w:pStyle w:val="ListParagraph"/>
        <w:numPr>
          <w:ilvl w:val="0"/>
          <w:numId w:val="5"/>
        </w:numPr>
      </w:pPr>
      <w:r w:rsidRPr="00CD05DE">
        <w:rPr>
          <w:color w:val="000000"/>
        </w:rPr>
        <w:t>Strategic grouping with strong speakers</w:t>
      </w:r>
    </w:p>
    <w:p w14:paraId="01773D7F" w14:textId="77777777" w:rsidR="00CD05DE" w:rsidRPr="00CD05DE" w:rsidRDefault="00CD05DE" w:rsidP="00CD05DE">
      <w:pPr>
        <w:pStyle w:val="ListParagraph"/>
        <w:numPr>
          <w:ilvl w:val="0"/>
          <w:numId w:val="5"/>
        </w:numPr>
      </w:pPr>
      <w:r w:rsidRPr="00CD05DE">
        <w:rPr>
          <w:color w:val="000000"/>
        </w:rPr>
        <w:t xml:space="preserve">Hand out individual </w:t>
      </w:r>
      <w:hyperlink r:id="rId17" w:history="1">
        <w:r w:rsidRPr="00CD05DE">
          <w:rPr>
            <w:color w:val="1155CC"/>
            <w:u w:val="single"/>
          </w:rPr>
          <w:t>Cow Posters</w:t>
        </w:r>
      </w:hyperlink>
      <w:r w:rsidRPr="00CD05DE">
        <w:rPr>
          <w:color w:val="000000"/>
        </w:rPr>
        <w:t xml:space="preserve"> for students to trace molecules that can be written on and kept in the accompaniment of the Penny/Nickel exercise</w:t>
      </w:r>
    </w:p>
    <w:p w14:paraId="567EDCBE" w14:textId="77777777" w:rsidR="00CD05DE" w:rsidRPr="00CD05DE" w:rsidRDefault="00CD05DE" w:rsidP="00CD05DE">
      <w:pPr>
        <w:pStyle w:val="ListParagraph"/>
        <w:numPr>
          <w:ilvl w:val="0"/>
          <w:numId w:val="5"/>
        </w:numPr>
      </w:pPr>
      <w:r w:rsidRPr="00CD05DE">
        <w:rPr>
          <w:color w:val="000000"/>
        </w:rPr>
        <w:t>Work on Tracing Atoms and Energy worksheet together</w:t>
      </w:r>
      <w:r>
        <w:rPr>
          <w:color w:val="000000"/>
        </w:rPr>
        <w:t xml:space="preserve"> and </w:t>
      </w:r>
      <w:r w:rsidRPr="00CD05DE">
        <w:rPr>
          <w:color w:val="000000"/>
        </w:rPr>
        <w:t xml:space="preserve">create a pie chart to show what makes up </w:t>
      </w:r>
      <w:r>
        <w:rPr>
          <w:color w:val="000000"/>
        </w:rPr>
        <w:t>a</w:t>
      </w:r>
      <w:r w:rsidRPr="00CD05DE">
        <w:rPr>
          <w:color w:val="000000"/>
        </w:rPr>
        <w:t>nimals from the information students gather</w:t>
      </w:r>
    </w:p>
    <w:p w14:paraId="5BE75A49" w14:textId="77777777" w:rsidR="00761F92" w:rsidRDefault="00761F92" w:rsidP="00761F92"/>
    <w:p w14:paraId="557F9216" w14:textId="77A6958C" w:rsidR="00761F92" w:rsidRDefault="00761F92" w:rsidP="00761F92">
      <w:pPr>
        <w:pStyle w:val="Heading3"/>
      </w:pPr>
      <w:r>
        <w:t>Modifications</w:t>
      </w:r>
    </w:p>
    <w:p w14:paraId="1A144198" w14:textId="77777777" w:rsidR="00421FB4" w:rsidRDefault="00421FB4" w:rsidP="00B34DC6">
      <w:pPr>
        <w:pStyle w:val="ListParagraph"/>
        <w:numPr>
          <w:ilvl w:val="0"/>
          <w:numId w:val="19"/>
        </w:numPr>
        <w:ind w:left="360" w:right="36"/>
      </w:pPr>
      <w:r>
        <w:t>At the end of the a</w:t>
      </w:r>
      <w:r w:rsidRPr="004F6C82">
        <w:t xml:space="preserve">ctivity, have students explain the difference between biosynthesis and digestion to a partner. </w:t>
      </w:r>
    </w:p>
    <w:p w14:paraId="16251167" w14:textId="77777777" w:rsidR="00761F92" w:rsidRDefault="00421FB4" w:rsidP="00B34DC6">
      <w:pPr>
        <w:pStyle w:val="ListParagraph"/>
        <w:numPr>
          <w:ilvl w:val="0"/>
          <w:numId w:val="19"/>
        </w:numPr>
        <w:ind w:left="360" w:right="36"/>
      </w:pPr>
      <w:r>
        <w:t xml:space="preserve">Have the students “act out” digestion and biosynthesis by assigning them molecules using signs. Have them move around the room to represent the two processes by linking and unlinking hands. </w:t>
      </w:r>
    </w:p>
    <w:p w14:paraId="27196433" w14:textId="1AF6D0FD" w:rsidR="00761F92" w:rsidRDefault="00761F92" w:rsidP="00761F92">
      <w:pPr>
        <w:pStyle w:val="Heading3"/>
        <w:rPr>
          <w:color w:val="FF0000"/>
        </w:rPr>
      </w:pPr>
      <w:r w:rsidRPr="00D438F2">
        <w:t>Extending the Learning</w:t>
      </w:r>
    </w:p>
    <w:p w14:paraId="1425D2D2" w14:textId="77777777" w:rsidR="00421FB4" w:rsidRPr="00421FB4" w:rsidRDefault="00421FB4" w:rsidP="00B34DC6">
      <w:pPr>
        <w:pStyle w:val="ListParagraph"/>
        <w:numPr>
          <w:ilvl w:val="0"/>
          <w:numId w:val="20"/>
        </w:numPr>
        <w:ind w:left="360" w:right="36" w:hanging="360"/>
        <w:rPr>
          <w:sz w:val="24"/>
          <w:szCs w:val="24"/>
        </w:rPr>
      </w:pPr>
      <w:r w:rsidRPr="00AC1D3A">
        <w:t xml:space="preserve">Try using this animation of digestion as a follow up activity. Notice the animation of digestion in the “zoom in” sections: </w:t>
      </w:r>
      <w:hyperlink r:id="rId18" w:history="1">
        <w:r w:rsidRPr="004F50A4">
          <w:rPr>
            <w:rStyle w:val="Hyperlink"/>
            <w:rFonts w:eastAsiaTheme="minorEastAsia"/>
            <w:u w:color="386EFF"/>
          </w:rPr>
          <w:t>http://kitses.com/animation/swfs/digestion.swf</w:t>
        </w:r>
      </w:hyperlink>
    </w:p>
    <w:p w14:paraId="0A15710C" w14:textId="77777777" w:rsidR="00421FB4" w:rsidRDefault="00421FB4">
      <w:pPr>
        <w:spacing w:after="0"/>
        <w:rPr>
          <w:b/>
          <w:kern w:val="28"/>
          <w:sz w:val="36"/>
        </w:rPr>
      </w:pPr>
      <w:r>
        <w:br w:type="page"/>
      </w:r>
    </w:p>
    <w:p w14:paraId="739E9A05" w14:textId="77777777" w:rsidR="00421FB4" w:rsidRDefault="00421FB4" w:rsidP="00421FB4">
      <w:pPr>
        <w:pStyle w:val="Heading1"/>
      </w:pPr>
      <w:r>
        <w:rPr>
          <w:noProof/>
        </w:rPr>
        <w:lastRenderedPageBreak/>
        <mc:AlternateContent>
          <mc:Choice Requires="wpg">
            <w:drawing>
              <wp:anchor distT="0" distB="0" distL="114300" distR="114300" simplePos="0" relativeHeight="251665408" behindDoc="0" locked="0" layoutInCell="1" allowOverlap="1" wp14:anchorId="2ABB1B99" wp14:editId="671E75AD">
                <wp:simplePos x="0" y="0"/>
                <wp:positionH relativeFrom="column">
                  <wp:posOffset>-520860</wp:posOffset>
                </wp:positionH>
                <wp:positionV relativeFrom="paragraph">
                  <wp:posOffset>-84116</wp:posOffset>
                </wp:positionV>
                <wp:extent cx="800100" cy="457200"/>
                <wp:effectExtent l="50800" t="0" r="0" b="0"/>
                <wp:wrapNone/>
                <wp:docPr id="10" name="Group 10"/>
                <wp:cNvGraphicFramePr/>
                <a:graphic xmlns:a="http://schemas.openxmlformats.org/drawingml/2006/main">
                  <a:graphicData uri="http://schemas.microsoft.com/office/word/2010/wordprocessingGroup">
                    <wpg:wgp>
                      <wpg:cNvGrpSpPr/>
                      <wpg:grpSpPr>
                        <a:xfrm>
                          <a:off x="0" y="0"/>
                          <a:ext cx="800100" cy="457200"/>
                          <a:chOff x="0" y="0"/>
                          <a:chExt cx="800100" cy="457200"/>
                        </a:xfrm>
                      </wpg:grpSpPr>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42900" y="0"/>
                            <a:ext cx="457200" cy="457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g:grpSp>
                        <wpg:cNvPr id="12" name="Group 12"/>
                        <wpg:cNvGrpSpPr/>
                        <wpg:grpSpPr>
                          <a:xfrm>
                            <a:off x="0" y="114300"/>
                            <a:ext cx="342900" cy="160020"/>
                            <a:chOff x="0" y="0"/>
                            <a:chExt cx="571500" cy="342900"/>
                          </a:xfrm>
                        </wpg:grpSpPr>
                        <wps:wsp>
                          <wps:cNvPr id="13" name="Curved Right Arrow 13"/>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Curved Right Arrow 14"/>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21304DB7" id="Group 10" o:spid="_x0000_s1026" style="position:absolute;margin-left:-41pt;margin-top:-6.6pt;width:63pt;height:36pt;z-index:251665408" coordsize="8001,457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">
                <v:shape id="Picture 11" o:spid="_x0000_s1027" type="#_x0000_t75" style="position:absolute;left:3429;width:4572;height:457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">
                  <v:imagedata r:id="rId9" o:title=""/>
                </v:shape>
                <v:group id="Group 12" o:spid="_x0000_s1028" style="position:absolute;top:1143;width:3429;height:1600" coordsize="5715,3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">
                  <v:shape id="Curved Right Arrow 13" o:spid="_x0000_s1029"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" adj="14400,19800,16200" fillcolor="black [3213]" strokecolor="black [3213]">
                    <v:shadow on="t" color="black" opacity="22937f" origin=",.5" offset="0,.63889mm"/>
                  </v:shape>
                  <v:shape id="Curved Right Arrow 14" o:spid="_x0000_s1030"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" adj="14400,19800,16200" fillcolor="black [3213]" strokecolor="black [3213]">
                    <v:shadow on="t" color="black" opacity="22937f" origin=",.5" offset="0,.63889mm"/>
                  </v:shape>
                </v:group>
              </v:group>
            </w:pict>
          </mc:Fallback>
        </mc:AlternateContent>
      </w:r>
      <w:r w:rsidRPr="00D438F2">
        <w:t>Activit</w:t>
      </w:r>
      <w:r>
        <w:t>y 5.2: Molecular Models for Cows Growing: Digestion and Biosynthesis (40 min)</w:t>
      </w:r>
      <w:r w:rsidRPr="00421FB4">
        <w:rPr>
          <w:noProof/>
        </w:rPr>
        <w:t xml:space="preserve"> </w:t>
      </w:r>
    </w:p>
    <w:p w14:paraId="2687A8A8" w14:textId="17EE898C" w:rsidR="00421FB4" w:rsidRDefault="00421FB4" w:rsidP="00421FB4">
      <w:pPr>
        <w:pStyle w:val="Heading2"/>
      </w:pPr>
      <w:r>
        <w:t>Overview and Preparation</w:t>
      </w:r>
    </w:p>
    <w:p w14:paraId="3D5DEBCE" w14:textId="77777777" w:rsidR="00421FB4" w:rsidRPr="002B5F20" w:rsidRDefault="00421FB4" w:rsidP="00421FB4">
      <w:pPr>
        <w:pStyle w:val="Heading3"/>
      </w:pPr>
      <w:r>
        <w:t>Target Student Performance</w:t>
      </w:r>
    </w:p>
    <w:p w14:paraId="572C0F35" w14:textId="77777777" w:rsidR="00421FB4" w:rsidRDefault="00421FB4" w:rsidP="00421FB4">
      <w:pPr>
        <w:spacing w:beforeLines="40" w:before="96" w:afterLines="40" w:after="96"/>
      </w:pPr>
      <w:r>
        <w:t>Students use molecular models to explain how polymers are broken into monomers during the process of digestion and monomers are linked into polymers during biosynthesis.</w:t>
      </w:r>
    </w:p>
    <w:p w14:paraId="50504822" w14:textId="77777777" w:rsidR="00421FB4" w:rsidRPr="00421FB4" w:rsidRDefault="00421FB4" w:rsidP="00421FB4">
      <w:pPr>
        <w:pStyle w:val="standard"/>
        <w:ind w:firstLine="0"/>
        <w:rPr>
          <w:rFonts w:cs="Arial"/>
          <w:szCs w:val="22"/>
        </w:rPr>
      </w:pPr>
      <w:r>
        <w:rPr>
          <w:rFonts w:cs="Arial"/>
          <w:szCs w:val="22"/>
        </w:rPr>
        <w:t xml:space="preserve">Note: This is a 2-turtle lesson, which is appropriate for advanced middle school or high school students and classes. If you decide not to teach this lesson, you can move directly from 5.1 to 5.3. </w:t>
      </w:r>
    </w:p>
    <w:p w14:paraId="32EC1F10" w14:textId="77777777" w:rsidR="00421FB4" w:rsidRDefault="00421FB4" w:rsidP="00421FB4">
      <w:pPr>
        <w:pStyle w:val="Heading3"/>
      </w:pPr>
      <w:r>
        <w:t>Resources You Provide</w:t>
      </w:r>
    </w:p>
    <w:p w14:paraId="27707311" w14:textId="77777777" w:rsidR="00421FB4" w:rsidRPr="00955D20" w:rsidRDefault="00421FB4" w:rsidP="00B34DC6">
      <w:pPr>
        <w:pStyle w:val="ListParagraph"/>
        <w:numPr>
          <w:ilvl w:val="0"/>
          <w:numId w:val="5"/>
        </w:numPr>
        <w:rPr>
          <w:i/>
        </w:rPr>
      </w:pPr>
      <w:r w:rsidRPr="00955D20">
        <w:t>scissors (1 per pair of students)</w:t>
      </w:r>
    </w:p>
    <w:p w14:paraId="1FFB2D3E" w14:textId="77777777" w:rsidR="00421FB4" w:rsidRPr="002B5F20" w:rsidRDefault="00421FB4" w:rsidP="00B34DC6">
      <w:pPr>
        <w:pStyle w:val="ListParagraph"/>
        <w:numPr>
          <w:ilvl w:val="0"/>
          <w:numId w:val="5"/>
        </w:numPr>
      </w:pPr>
      <w:r w:rsidRPr="00955D20">
        <w:t>re</w:t>
      </w:r>
      <w:r>
        <w:t>movable or re-stick</w:t>
      </w:r>
      <w:r w:rsidRPr="00955D20">
        <w:t xml:space="preserve"> tape (1 </w:t>
      </w:r>
      <w:r>
        <w:t xml:space="preserve">dispenser </w:t>
      </w:r>
      <w:r w:rsidRPr="00955D20">
        <w:t>per pair of students)</w:t>
      </w:r>
    </w:p>
    <w:p w14:paraId="020363BE" w14:textId="77777777" w:rsidR="00421FB4" w:rsidRPr="00D438F2" w:rsidRDefault="00421FB4" w:rsidP="00421FB4">
      <w:pPr>
        <w:pStyle w:val="Heading3"/>
      </w:pPr>
      <w:r w:rsidRPr="00D438F2">
        <w:t>Resources Provided</w:t>
      </w:r>
    </w:p>
    <w:p w14:paraId="571616AF" w14:textId="77777777" w:rsidR="00421FB4" w:rsidRPr="00F01A0E" w:rsidRDefault="00421FB4" w:rsidP="00B34DC6">
      <w:pPr>
        <w:pStyle w:val="ListParagraph"/>
        <w:numPr>
          <w:ilvl w:val="0"/>
          <w:numId w:val="6"/>
        </w:numPr>
        <w:spacing w:after="0"/>
        <w:jc w:val="both"/>
        <w:rPr>
          <w:color w:val="0000FF"/>
        </w:rPr>
      </w:pPr>
      <w:r w:rsidRPr="00F01A0E">
        <w:rPr>
          <w:rFonts w:eastAsia="SimSun"/>
          <w:color w:val="0000FF"/>
          <w:lang w:eastAsia="zh-CN"/>
        </w:rPr>
        <w:t>5.</w:t>
      </w:r>
      <w:r>
        <w:rPr>
          <w:rFonts w:eastAsia="SimSun"/>
          <w:color w:val="0000FF"/>
          <w:lang w:eastAsia="zh-CN"/>
        </w:rPr>
        <w:t>2</w:t>
      </w:r>
      <w:r w:rsidRPr="00F01A0E">
        <w:rPr>
          <w:rFonts w:eastAsia="SimSun"/>
          <w:color w:val="0000FF"/>
          <w:lang w:eastAsia="zh-CN"/>
        </w:rPr>
        <w:t xml:space="preserve"> Molecular Models for Cows Growing: Digestion and Biosynthesis PPT</w:t>
      </w:r>
    </w:p>
    <w:p w14:paraId="05712D4B" w14:textId="77777777" w:rsidR="00421FB4" w:rsidRPr="00421FB4" w:rsidRDefault="00421FB4" w:rsidP="00B34DC6">
      <w:pPr>
        <w:pStyle w:val="ListParagraph"/>
        <w:numPr>
          <w:ilvl w:val="0"/>
          <w:numId w:val="6"/>
        </w:numPr>
        <w:spacing w:after="0"/>
        <w:rPr>
          <w:color w:val="0000FF"/>
        </w:rPr>
      </w:pPr>
      <w:r w:rsidRPr="00F01A0E">
        <w:rPr>
          <w:rFonts w:eastAsia="SimSun"/>
          <w:color w:val="0000FF"/>
          <w:lang w:eastAsia="zh-CN"/>
        </w:rPr>
        <w:t>5</w:t>
      </w:r>
      <w:r w:rsidRPr="00F01A0E">
        <w:rPr>
          <w:color w:val="0000FF"/>
        </w:rPr>
        <w:t>.</w:t>
      </w:r>
      <w:r>
        <w:rPr>
          <w:color w:val="0000FF"/>
        </w:rPr>
        <w:t>2</w:t>
      </w:r>
      <w:r w:rsidRPr="00F01A0E">
        <w:rPr>
          <w:color w:val="0000FF"/>
        </w:rPr>
        <w:t xml:space="preserve"> Polymers for Cutting Handout </w:t>
      </w:r>
      <w:r w:rsidRPr="008C7FED">
        <w:t>(1 copy for every four students)</w:t>
      </w:r>
    </w:p>
    <w:p w14:paraId="61E34812" w14:textId="77777777" w:rsidR="00421FB4" w:rsidRPr="00D438F2" w:rsidRDefault="00421FB4" w:rsidP="00421FB4">
      <w:pPr>
        <w:pStyle w:val="Heading3"/>
      </w:pPr>
      <w:r>
        <w:t xml:space="preserve">Recurring </w:t>
      </w:r>
      <w:r w:rsidRPr="00D438F2">
        <w:t>Resources</w:t>
      </w:r>
    </w:p>
    <w:p w14:paraId="6750D2B9" w14:textId="77777777" w:rsidR="00421FB4" w:rsidRPr="00F01A0E" w:rsidRDefault="00421FB4" w:rsidP="00B34DC6">
      <w:pPr>
        <w:pStyle w:val="ListParagraph"/>
        <w:numPr>
          <w:ilvl w:val="0"/>
          <w:numId w:val="6"/>
        </w:numPr>
        <w:jc w:val="both"/>
        <w:rPr>
          <w:color w:val="0000FF"/>
        </w:rPr>
      </w:pPr>
      <w:r w:rsidRPr="00B43772">
        <w:rPr>
          <w:color w:val="00B050"/>
        </w:rPr>
        <w:t xml:space="preserve">Molecular Models 11 x 17 Placemat </w:t>
      </w:r>
      <w:r w:rsidRPr="00F01A0E">
        <w:t>(1 per pair of students)</w:t>
      </w:r>
    </w:p>
    <w:p w14:paraId="22B0EA89" w14:textId="77777777" w:rsidR="00421FB4" w:rsidRPr="00B43772" w:rsidRDefault="00421FB4" w:rsidP="00B34DC6">
      <w:pPr>
        <w:pStyle w:val="ListParagraph"/>
        <w:numPr>
          <w:ilvl w:val="0"/>
          <w:numId w:val="6"/>
        </w:numPr>
        <w:jc w:val="both"/>
        <w:rPr>
          <w:color w:val="0000FF"/>
        </w:rPr>
      </w:pPr>
      <w:r w:rsidRPr="00B43772">
        <w:rPr>
          <w:color w:val="00B050"/>
        </w:rPr>
        <w:t xml:space="preserve">Forms of Energy Cards </w:t>
      </w:r>
      <w:r w:rsidRPr="00F01A0E">
        <w:t>(1 per pair of students)</w:t>
      </w:r>
    </w:p>
    <w:p w14:paraId="78224FC0" w14:textId="77777777" w:rsidR="00421FB4" w:rsidRPr="00F01A0E" w:rsidRDefault="00421FB4" w:rsidP="00B34DC6">
      <w:pPr>
        <w:pStyle w:val="ListParagraph"/>
        <w:numPr>
          <w:ilvl w:val="0"/>
          <w:numId w:val="6"/>
        </w:numPr>
        <w:jc w:val="both"/>
        <w:rPr>
          <w:color w:val="0000FF"/>
        </w:rPr>
      </w:pPr>
      <w:r w:rsidRPr="00B43772">
        <w:rPr>
          <w:color w:val="00B050"/>
        </w:rPr>
        <w:t xml:space="preserve">Digestion and Biosynthesis of Carbohydrates 11 x 17 Poster </w:t>
      </w:r>
      <w:r w:rsidRPr="00F01A0E">
        <w:t>(1 per class)</w:t>
      </w:r>
    </w:p>
    <w:p w14:paraId="575A6B9D" w14:textId="77777777" w:rsidR="00421FB4" w:rsidRPr="00F01A0E" w:rsidRDefault="00421FB4" w:rsidP="00B34DC6">
      <w:pPr>
        <w:pStyle w:val="ListParagraph"/>
        <w:numPr>
          <w:ilvl w:val="0"/>
          <w:numId w:val="6"/>
        </w:numPr>
        <w:jc w:val="both"/>
        <w:rPr>
          <w:color w:val="0000FF"/>
        </w:rPr>
      </w:pPr>
      <w:r w:rsidRPr="00B43772">
        <w:rPr>
          <w:color w:val="00B050"/>
        </w:rPr>
        <w:t>Digestion and Biosynthesis of Fat 11 x 17 Poster</w:t>
      </w:r>
      <w:r w:rsidRPr="00F01A0E">
        <w:rPr>
          <w:color w:val="0000FF"/>
        </w:rPr>
        <w:t xml:space="preserve"> </w:t>
      </w:r>
      <w:r w:rsidRPr="00F01A0E">
        <w:t>(1 per class)</w:t>
      </w:r>
    </w:p>
    <w:p w14:paraId="42DF5168" w14:textId="77777777" w:rsidR="00421FB4" w:rsidRPr="006E76EE" w:rsidRDefault="00421FB4" w:rsidP="00B34DC6">
      <w:pPr>
        <w:pStyle w:val="ListParagraph"/>
        <w:numPr>
          <w:ilvl w:val="0"/>
          <w:numId w:val="6"/>
        </w:numPr>
        <w:jc w:val="both"/>
        <w:rPr>
          <w:color w:val="0000FF"/>
        </w:rPr>
      </w:pPr>
      <w:r w:rsidRPr="005E37F1">
        <w:rPr>
          <w:color w:val="00B050"/>
        </w:rPr>
        <w:t xml:space="preserve">Digestion and Biosynthesis of Protein 11 x 17 Poster </w:t>
      </w:r>
      <w:r w:rsidRPr="00F01A0E">
        <w:t>(1 per class)</w:t>
      </w:r>
    </w:p>
    <w:p w14:paraId="0C42E7CA" w14:textId="77777777" w:rsidR="00421FB4" w:rsidRPr="00421FB4" w:rsidRDefault="00421FB4" w:rsidP="00B34DC6">
      <w:pPr>
        <w:pStyle w:val="ListParagraph"/>
        <w:numPr>
          <w:ilvl w:val="0"/>
          <w:numId w:val="6"/>
        </w:numPr>
        <w:spacing w:after="0"/>
        <w:jc w:val="both"/>
        <w:rPr>
          <w:color w:val="0000FF"/>
        </w:rPr>
      </w:pPr>
      <w:r w:rsidRPr="00955D20">
        <w:rPr>
          <w:color w:val="0000FF"/>
        </w:rPr>
        <w:t>Cow 11 x 17 Poster</w:t>
      </w:r>
      <w:r>
        <w:rPr>
          <w:color w:val="0000FF"/>
        </w:rPr>
        <w:t xml:space="preserve"> </w:t>
      </w:r>
      <w:r>
        <w:t>(1 per pair of students)</w:t>
      </w:r>
    </w:p>
    <w:p w14:paraId="7DC2DE29" w14:textId="77777777" w:rsidR="00421FB4" w:rsidRPr="00D438F2" w:rsidRDefault="00421FB4" w:rsidP="00421FB4">
      <w:pPr>
        <w:pStyle w:val="Heading3"/>
      </w:pPr>
      <w:r w:rsidRPr="00D438F2">
        <w:t>Setup</w:t>
      </w:r>
    </w:p>
    <w:p w14:paraId="37D1CA6C" w14:textId="77777777" w:rsidR="00421FB4" w:rsidRPr="0045256D" w:rsidRDefault="00421FB4" w:rsidP="00421FB4">
      <w:pPr>
        <w:rPr>
          <w:color w:val="00B050"/>
        </w:rPr>
      </w:pPr>
      <w:r w:rsidRPr="00955D20">
        <w:t>Prepare one</w:t>
      </w:r>
      <w:r>
        <w:t xml:space="preserve"> </w:t>
      </w:r>
      <w:r w:rsidRPr="0045256D">
        <w:rPr>
          <w:color w:val="00B050"/>
        </w:rPr>
        <w:t>Molecular Models 11 x 17 Placemat</w:t>
      </w:r>
      <w:r w:rsidRPr="00955D20">
        <w:t xml:space="preserve">, one pair of scissors, </w:t>
      </w:r>
      <w:r>
        <w:t xml:space="preserve">one set of </w:t>
      </w:r>
      <w:r w:rsidRPr="0045256D">
        <w:rPr>
          <w:color w:val="00B050"/>
        </w:rPr>
        <w:t>Forms of Energy Cards</w:t>
      </w:r>
      <w:r>
        <w:t xml:space="preserve">, </w:t>
      </w:r>
      <w:r w:rsidRPr="00955D20">
        <w:t xml:space="preserve">and one </w:t>
      </w:r>
      <w:r>
        <w:t>removable</w:t>
      </w:r>
      <w:r w:rsidRPr="00955D20">
        <w:t xml:space="preserve"> tape dispenser</w:t>
      </w:r>
      <w:r>
        <w:t xml:space="preserve"> for each pair of students</w:t>
      </w:r>
      <w:r w:rsidRPr="00955D20">
        <w:t xml:space="preserve">. Print </w:t>
      </w:r>
      <w:r>
        <w:t>one copy of</w:t>
      </w:r>
      <w:r w:rsidRPr="00955D20">
        <w:t xml:space="preserve"> </w:t>
      </w:r>
      <w:r>
        <w:rPr>
          <w:rFonts w:eastAsia="SimSun" w:hint="eastAsia"/>
          <w:color w:val="0000FF"/>
          <w:lang w:eastAsia="zh-CN"/>
        </w:rPr>
        <w:t>5</w:t>
      </w:r>
      <w:r>
        <w:rPr>
          <w:color w:val="0000FF"/>
        </w:rPr>
        <w:t>.1 Polymers for Cutting Handout</w:t>
      </w:r>
      <w:r w:rsidRPr="00955D20">
        <w:rPr>
          <w:color w:val="0000FF"/>
        </w:rPr>
        <w:t xml:space="preserve"> </w:t>
      </w:r>
      <w:r>
        <w:t xml:space="preserve">for every four students. </w:t>
      </w:r>
      <w:r w:rsidRPr="00955D20">
        <w:t xml:space="preserve">Cut </w:t>
      </w:r>
      <w:r>
        <w:t>each handout in half</w:t>
      </w:r>
      <w:r w:rsidRPr="00955D20">
        <w:t xml:space="preserve"> so you can give each pair one of each polymer </w:t>
      </w:r>
      <w:r>
        <w:t xml:space="preserve">(protein, carbohydrate, and fat) </w:t>
      </w:r>
      <w:r w:rsidRPr="00955D20">
        <w:t xml:space="preserve">and the attached water molecules. Prepare a computer and a projector to display the PPT. </w:t>
      </w:r>
      <w:r>
        <w:t xml:space="preserve">Print and hang the </w:t>
      </w:r>
      <w:r w:rsidRPr="0045256D">
        <w:rPr>
          <w:color w:val="00B050"/>
        </w:rPr>
        <w:t>Digestion and Biosynthesis 11 X 17 Posters</w:t>
      </w:r>
      <w:r>
        <w:t xml:space="preserve">, the </w:t>
      </w:r>
      <w:r w:rsidRPr="008C7FED">
        <w:rPr>
          <w:color w:val="0000FF"/>
        </w:rPr>
        <w:t>Cow 11 x 17 Poster</w:t>
      </w:r>
      <w:r>
        <w:t xml:space="preserve">, and the </w:t>
      </w:r>
      <w:r w:rsidRPr="0045256D">
        <w:rPr>
          <w:color w:val="00B050"/>
        </w:rPr>
        <w:t>Metabolic Pathways 11 x 17 Poster.</w:t>
      </w:r>
    </w:p>
    <w:p w14:paraId="064F7112" w14:textId="085C03CE" w:rsidR="00421FB4" w:rsidRPr="00CD686F" w:rsidRDefault="00421FB4" w:rsidP="00421FB4">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421FB4" w:rsidRPr="00DB72EE" w14:paraId="0162ABBC" w14:textId="77777777" w:rsidTr="00421FB4">
        <w:trPr>
          <w:trHeight w:val="350"/>
        </w:trPr>
        <w:tc>
          <w:tcPr>
            <w:tcW w:w="9273" w:type="dxa"/>
          </w:tcPr>
          <w:p w14:paraId="30B17F3B" w14:textId="77777777" w:rsidR="00421FB4" w:rsidRPr="008C7FED" w:rsidRDefault="00421FB4" w:rsidP="00B34DC6">
            <w:pPr>
              <w:numPr>
                <w:ilvl w:val="0"/>
                <w:numId w:val="21"/>
              </w:numPr>
              <w:ind w:left="0"/>
              <w:rPr>
                <w:b/>
              </w:rPr>
            </w:pPr>
            <w:bookmarkStart w:id="3" w:name="_Hlk457333723"/>
            <w:r w:rsidRPr="008C7FED">
              <w:rPr>
                <w:rFonts w:eastAsia="SimSun"/>
                <w:b/>
                <w:lang w:eastAsia="zh-CN"/>
              </w:rPr>
              <w:t xml:space="preserve">1. Have students start to think about </w:t>
            </w:r>
            <w:r>
              <w:rPr>
                <w:rFonts w:eastAsia="SimSun" w:hint="eastAsia"/>
                <w:b/>
                <w:lang w:eastAsia="zh-CN"/>
              </w:rPr>
              <w:t xml:space="preserve">how </w:t>
            </w:r>
            <w:r w:rsidRPr="008C7FED">
              <w:rPr>
                <w:rFonts w:eastAsia="SimSun"/>
                <w:b/>
                <w:lang w:eastAsia="zh-CN"/>
              </w:rPr>
              <w:t>cows grow</w:t>
            </w:r>
            <w:r>
              <w:rPr>
                <w:rFonts w:eastAsia="SimSun" w:hint="eastAsia"/>
                <w:b/>
                <w:lang w:eastAsia="zh-CN"/>
              </w:rPr>
              <w:t>.</w:t>
            </w:r>
          </w:p>
          <w:p w14:paraId="246ABD0C" w14:textId="77777777" w:rsidR="00421FB4" w:rsidRDefault="00421FB4" w:rsidP="00C846B3">
            <w:pPr>
              <w:rPr>
                <w:rFonts w:eastAsia="SimSun"/>
                <w:lang w:eastAsia="zh-CN"/>
              </w:rPr>
            </w:pPr>
            <w:r w:rsidRPr="00EE6E59">
              <w:t xml:space="preserve">Tell students </w:t>
            </w:r>
            <w:r>
              <w:t xml:space="preserve">that in today’s activity </w:t>
            </w:r>
            <w:r w:rsidRPr="00EE6E59">
              <w:t xml:space="preserve">we will </w:t>
            </w:r>
            <w:r>
              <w:t>use molecular modeling to</w:t>
            </w:r>
            <w:r>
              <w:rPr>
                <w:rFonts w:eastAsia="SimSun" w:hint="eastAsia"/>
                <w:lang w:eastAsia="zh-CN"/>
              </w:rPr>
              <w:t xml:space="preserve"> think </w:t>
            </w:r>
            <w:r>
              <w:rPr>
                <w:rFonts w:eastAsia="SimSun"/>
                <w:lang w:eastAsia="zh-CN"/>
              </w:rPr>
              <w:t xml:space="preserve">more </w:t>
            </w:r>
            <w:r>
              <w:rPr>
                <w:rFonts w:eastAsia="SimSun" w:hint="eastAsia"/>
                <w:lang w:eastAsia="zh-CN"/>
              </w:rPr>
              <w:t xml:space="preserve">about how cows grow through </w:t>
            </w:r>
            <w:r w:rsidRPr="00AF3C24">
              <w:rPr>
                <w:rFonts w:eastAsia="SimSun"/>
                <w:lang w:eastAsia="zh-CN"/>
              </w:rPr>
              <w:t>digestion and biosynthesis.</w:t>
            </w:r>
          </w:p>
          <w:p w14:paraId="2DE33B32" w14:textId="77777777" w:rsidR="00421FB4" w:rsidRPr="00B103CB" w:rsidRDefault="00421FB4" w:rsidP="00B34DC6">
            <w:pPr>
              <w:numPr>
                <w:ilvl w:val="0"/>
                <w:numId w:val="22"/>
              </w:numPr>
              <w:ind w:left="346"/>
            </w:pPr>
            <w:r w:rsidRPr="00AF3C24">
              <w:rPr>
                <w:rFonts w:eastAsia="Cambria"/>
              </w:rPr>
              <w:t xml:space="preserve">Open </w:t>
            </w:r>
            <w:r>
              <w:rPr>
                <w:rFonts w:eastAsia="SimSun" w:hint="eastAsia"/>
                <w:color w:val="0000FF"/>
                <w:lang w:eastAsia="zh-CN"/>
              </w:rPr>
              <w:t xml:space="preserve">5.2 </w:t>
            </w:r>
            <w:r w:rsidRPr="00A175F2">
              <w:rPr>
                <w:rFonts w:eastAsia="SimSun"/>
                <w:color w:val="0000FF"/>
                <w:lang w:eastAsia="zh-CN"/>
              </w:rPr>
              <w:t>Molecular Models for Cows Growing: Digestion and Biosynthesis</w:t>
            </w:r>
            <w:r>
              <w:rPr>
                <w:rFonts w:eastAsia="SimSun" w:hint="eastAsia"/>
                <w:color w:val="0000FF"/>
                <w:lang w:eastAsia="zh-CN"/>
              </w:rPr>
              <w:t xml:space="preserve"> PPT</w:t>
            </w:r>
            <w:r w:rsidRPr="00AF3C24">
              <w:rPr>
                <w:rFonts w:eastAsia="Cambria"/>
                <w:i/>
              </w:rPr>
              <w:t>.</w:t>
            </w:r>
            <w:r w:rsidRPr="00AF3C24">
              <w:rPr>
                <w:rFonts w:eastAsia="Cambria"/>
              </w:rPr>
              <w:t xml:space="preserve"> </w:t>
            </w:r>
          </w:p>
        </w:tc>
      </w:tr>
      <w:tr w:rsidR="00421FB4" w:rsidRPr="00DB72EE" w14:paraId="69E4E846" w14:textId="77777777" w:rsidTr="00421FB4">
        <w:trPr>
          <w:trHeight w:val="350"/>
        </w:trPr>
        <w:tc>
          <w:tcPr>
            <w:tcW w:w="9273" w:type="dxa"/>
          </w:tcPr>
          <w:p w14:paraId="4162F21C" w14:textId="77777777" w:rsidR="00421FB4" w:rsidRPr="001C5DDC" w:rsidRDefault="00421FB4" w:rsidP="00B34DC6">
            <w:pPr>
              <w:pStyle w:val="List1"/>
              <w:numPr>
                <w:ilvl w:val="0"/>
                <w:numId w:val="21"/>
              </w:numPr>
              <w:rPr>
                <w:b/>
              </w:rPr>
            </w:pPr>
            <w:r w:rsidRPr="001C5DDC">
              <w:rPr>
                <w:b/>
              </w:rPr>
              <w:t>Use the instructional model to show students where they are in the course of the unit.</w:t>
            </w:r>
          </w:p>
          <w:p w14:paraId="0BEEF976" w14:textId="77777777" w:rsidR="00421FB4" w:rsidRPr="00C64455" w:rsidDel="00AF3C24" w:rsidRDefault="00421FB4" w:rsidP="00C846B3">
            <w:pPr>
              <w:rPr>
                <w:b/>
              </w:rPr>
            </w:pPr>
            <w:r>
              <w:t>Show slide 2</w:t>
            </w:r>
            <w:r w:rsidRPr="00CE0235">
              <w:t xml:space="preserve"> of the </w:t>
            </w:r>
            <w:r>
              <w:rPr>
                <w:color w:val="0000FF"/>
              </w:rPr>
              <w:t>5.2</w:t>
            </w:r>
            <w:r w:rsidRPr="00F728EA">
              <w:rPr>
                <w:color w:val="0000FF"/>
              </w:rPr>
              <w:t xml:space="preserve"> Molecular Models for Cow</w:t>
            </w:r>
            <w:r>
              <w:rPr>
                <w:color w:val="0000FF"/>
              </w:rPr>
              <w:t>s</w:t>
            </w:r>
            <w:r w:rsidRPr="00F728EA">
              <w:rPr>
                <w:color w:val="0000FF"/>
              </w:rPr>
              <w:t xml:space="preserve"> </w:t>
            </w:r>
            <w:r>
              <w:rPr>
                <w:color w:val="0000FF"/>
              </w:rPr>
              <w:t xml:space="preserve">Growing: Digestion and Biosynthesis </w:t>
            </w:r>
            <w:r w:rsidRPr="00F728EA">
              <w:rPr>
                <w:color w:val="0000FF"/>
              </w:rPr>
              <w:t>PPT</w:t>
            </w:r>
            <w:r>
              <w:t>.</w:t>
            </w:r>
          </w:p>
        </w:tc>
      </w:tr>
      <w:tr w:rsidR="00421FB4" w:rsidRPr="00DB72EE" w14:paraId="57CAA6EF" w14:textId="77777777" w:rsidTr="00421FB4">
        <w:trPr>
          <w:trHeight w:val="350"/>
        </w:trPr>
        <w:tc>
          <w:tcPr>
            <w:tcW w:w="9273" w:type="dxa"/>
          </w:tcPr>
          <w:p w14:paraId="0DAFBF6B" w14:textId="77777777" w:rsidR="00421FB4" w:rsidRPr="008C7FED" w:rsidRDefault="00421FB4" w:rsidP="00B34DC6">
            <w:pPr>
              <w:pStyle w:val="ListParagraph"/>
              <w:numPr>
                <w:ilvl w:val="0"/>
                <w:numId w:val="21"/>
              </w:numPr>
              <w:rPr>
                <w:rFonts w:eastAsia="Cambria"/>
                <w:b/>
              </w:rPr>
            </w:pPr>
            <w:r>
              <w:rPr>
                <w:b/>
              </w:rPr>
              <w:t>Discuss processes at different scales for digestion.</w:t>
            </w:r>
          </w:p>
          <w:p w14:paraId="2A4F1442" w14:textId="77777777" w:rsidR="00421FB4" w:rsidRDefault="00421FB4" w:rsidP="00C846B3">
            <w:pPr>
              <w:rPr>
                <w:rFonts w:eastAsia="SimSun"/>
                <w:lang w:eastAsia="zh-CN"/>
              </w:rPr>
            </w:pPr>
            <w:r w:rsidRPr="003961CC">
              <w:lastRenderedPageBreak/>
              <w:t xml:space="preserve">Display slide </w:t>
            </w:r>
            <w:r>
              <w:t>3</w:t>
            </w:r>
            <w:r w:rsidRPr="003961CC">
              <w:t xml:space="preserve"> in the PPT</w:t>
            </w:r>
            <w:r>
              <w:rPr>
                <w:rFonts w:eastAsia="SimSun" w:hint="eastAsia"/>
                <w:lang w:eastAsia="zh-CN"/>
              </w:rPr>
              <w:t>.</w:t>
            </w:r>
          </w:p>
          <w:p w14:paraId="36C8FE25" w14:textId="77777777" w:rsidR="00421FB4" w:rsidRPr="00B103CB" w:rsidRDefault="00421FB4" w:rsidP="00B34DC6">
            <w:pPr>
              <w:pStyle w:val="ListParagraph"/>
              <w:numPr>
                <w:ilvl w:val="0"/>
                <w:numId w:val="7"/>
              </w:numPr>
              <w:ind w:left="342"/>
            </w:pPr>
            <w:r>
              <w:rPr>
                <w:rFonts w:eastAsia="Cambria"/>
              </w:rPr>
              <w:t>Revisit the driving questions first seen in Activity 5.1. Tell students that today’s activity is focused at the atomic-molecular scale.</w:t>
            </w:r>
          </w:p>
        </w:tc>
      </w:tr>
      <w:tr w:rsidR="00421FB4" w:rsidRPr="00DB72EE" w14:paraId="3000A83F" w14:textId="77777777" w:rsidTr="00421FB4">
        <w:trPr>
          <w:trHeight w:val="350"/>
        </w:trPr>
        <w:tc>
          <w:tcPr>
            <w:tcW w:w="9273" w:type="dxa"/>
          </w:tcPr>
          <w:p w14:paraId="14730255" w14:textId="77777777" w:rsidR="00421FB4" w:rsidRPr="00BB48BC" w:rsidRDefault="00421FB4" w:rsidP="00B34DC6">
            <w:pPr>
              <w:pStyle w:val="ListParagraph"/>
              <w:numPr>
                <w:ilvl w:val="0"/>
                <w:numId w:val="21"/>
              </w:numPr>
            </w:pPr>
            <w:r w:rsidRPr="008C7FED">
              <w:rPr>
                <w:rFonts w:eastAsia="SimSun"/>
                <w:b/>
                <w:lang w:eastAsia="zh-CN"/>
              </w:rPr>
              <w:lastRenderedPageBreak/>
              <w:t>Have students think about what happens to the food cows eat (digestion).</w:t>
            </w:r>
          </w:p>
          <w:p w14:paraId="1B2D32C0" w14:textId="77777777" w:rsidR="00421FB4" w:rsidRPr="008C7FED" w:rsidDel="005A341A" w:rsidRDefault="00421FB4" w:rsidP="00C846B3">
            <w:pPr>
              <w:rPr>
                <w:rFonts w:eastAsia="SimSun"/>
                <w:b/>
                <w:lang w:eastAsia="zh-CN"/>
              </w:rPr>
            </w:pPr>
            <w:r w:rsidRPr="004F50A4">
              <w:rPr>
                <w:iCs/>
              </w:rPr>
              <w:t xml:space="preserve">Display Slide </w:t>
            </w:r>
            <w:r>
              <w:rPr>
                <w:rFonts w:eastAsia="SimSun"/>
                <w:iCs/>
                <w:lang w:eastAsia="zh-CN"/>
              </w:rPr>
              <w:t>4</w:t>
            </w:r>
            <w:r w:rsidRPr="004F50A4">
              <w:rPr>
                <w:rFonts w:eastAsia="SimSun"/>
                <w:iCs/>
                <w:lang w:eastAsia="zh-CN"/>
              </w:rPr>
              <w:t xml:space="preserve"> </w:t>
            </w:r>
            <w:r w:rsidRPr="004F50A4">
              <w:rPr>
                <w:iCs/>
              </w:rPr>
              <w:t xml:space="preserve">to </w:t>
            </w:r>
            <w:r>
              <w:rPr>
                <w:iCs/>
              </w:rPr>
              <w:t xml:space="preserve">review that </w:t>
            </w:r>
            <w:r w:rsidRPr="004F50A4">
              <w:rPr>
                <w:iCs/>
              </w:rPr>
              <w:t xml:space="preserve">animals use digested food in two ways. </w:t>
            </w:r>
          </w:p>
        </w:tc>
      </w:tr>
      <w:tr w:rsidR="00421FB4" w:rsidRPr="00DB72EE" w14:paraId="42DE44C6" w14:textId="77777777" w:rsidTr="00421FB4">
        <w:trPr>
          <w:trHeight w:val="350"/>
        </w:trPr>
        <w:tc>
          <w:tcPr>
            <w:tcW w:w="9273" w:type="dxa"/>
          </w:tcPr>
          <w:p w14:paraId="24435114" w14:textId="77777777" w:rsidR="00421FB4" w:rsidRPr="001C7050" w:rsidRDefault="00421FB4" w:rsidP="00B34DC6">
            <w:pPr>
              <w:pStyle w:val="ListParagraph"/>
              <w:numPr>
                <w:ilvl w:val="0"/>
                <w:numId w:val="21"/>
              </w:numPr>
              <w:contextualSpacing w:val="0"/>
            </w:pPr>
            <w:r>
              <w:rPr>
                <w:b/>
              </w:rPr>
              <w:t>Tell students that these</w:t>
            </w:r>
            <w:r w:rsidRPr="001C7050">
              <w:rPr>
                <w:rFonts w:eastAsia="SimSun"/>
                <w:b/>
                <w:lang w:eastAsia="zh-CN"/>
              </w:rPr>
              <w:t xml:space="preserve"> </w:t>
            </w:r>
            <w:r w:rsidRPr="001C7050">
              <w:rPr>
                <w:rFonts w:eastAsia="SimSun"/>
                <w:b/>
                <w:bCs/>
                <w:lang w:eastAsia="zh-CN"/>
              </w:rPr>
              <w:t xml:space="preserve">large organic molecules in food </w:t>
            </w:r>
            <w:r>
              <w:rPr>
                <w:rFonts w:eastAsia="SimSun" w:hint="eastAsia"/>
                <w:b/>
                <w:bCs/>
                <w:lang w:eastAsia="zh-CN"/>
              </w:rPr>
              <w:t xml:space="preserve">are broken down into small </w:t>
            </w:r>
            <w:r>
              <w:rPr>
                <w:rFonts w:eastAsia="SimSun"/>
                <w:b/>
                <w:bCs/>
                <w:lang w:eastAsia="zh-CN"/>
              </w:rPr>
              <w:t>organic molecules</w:t>
            </w:r>
            <w:r>
              <w:rPr>
                <w:rFonts w:eastAsia="SimSun" w:hint="eastAsia"/>
                <w:b/>
                <w:bCs/>
                <w:lang w:eastAsia="zh-CN"/>
              </w:rPr>
              <w:t xml:space="preserve"> during digestion</w:t>
            </w:r>
            <w:r w:rsidRPr="001C7050">
              <w:rPr>
                <w:rFonts w:eastAsia="SimSun"/>
                <w:b/>
                <w:bCs/>
                <w:lang w:eastAsia="zh-CN"/>
              </w:rPr>
              <w:t>.</w:t>
            </w:r>
          </w:p>
          <w:p w14:paraId="458A3E16" w14:textId="77777777" w:rsidR="00421FB4" w:rsidRPr="00A12AC7" w:rsidRDefault="00421FB4" w:rsidP="00C846B3">
            <w:pPr>
              <w:rPr>
                <w:rFonts w:eastAsia="SimSun"/>
                <w:lang w:eastAsia="zh-CN"/>
              </w:rPr>
            </w:pPr>
            <w:r>
              <w:t xml:space="preserve">Display slide </w:t>
            </w:r>
            <w:r>
              <w:rPr>
                <w:rFonts w:eastAsia="SimSun"/>
                <w:lang w:eastAsia="zh-CN"/>
              </w:rPr>
              <w:t>5</w:t>
            </w:r>
            <w:r w:rsidRPr="00A12AC7">
              <w:rPr>
                <w:rFonts w:eastAsia="SimSun"/>
                <w:lang w:eastAsia="zh-CN"/>
              </w:rPr>
              <w:t xml:space="preserve"> </w:t>
            </w:r>
            <w:r w:rsidRPr="001D62F5">
              <w:t>to show students</w:t>
            </w:r>
            <w:r w:rsidRPr="00A12AC7">
              <w:rPr>
                <w:rFonts w:eastAsia="SimSun"/>
                <w:lang w:eastAsia="zh-CN"/>
              </w:rPr>
              <w:t xml:space="preserve"> large organic molecules are broken down into small organic molecules during digestion. Tell students large organic molecules are called polymers and small organic molecules are called monomers. It may help students to remember these words by explaining the meaning of the words’ prefixes (poly means many and mono means one).</w:t>
            </w:r>
          </w:p>
          <w:p w14:paraId="637CB951" w14:textId="77777777" w:rsidR="00421FB4" w:rsidRPr="008C7FED" w:rsidDel="00966590" w:rsidRDefault="00421FB4" w:rsidP="00B34DC6">
            <w:pPr>
              <w:pStyle w:val="ListParagraph"/>
              <w:numPr>
                <w:ilvl w:val="0"/>
                <w:numId w:val="27"/>
              </w:numPr>
              <w:ind w:left="342"/>
            </w:pPr>
            <w:r w:rsidRPr="007924D8">
              <w:rPr>
                <w:bCs/>
              </w:rPr>
              <w:t>Tell students that t</w:t>
            </w:r>
            <w:r w:rsidRPr="008E212E">
              <w:rPr>
                <w:bCs/>
              </w:rPr>
              <w:t xml:space="preserve">hey’ll be using molecular models to model the process of </w:t>
            </w:r>
            <w:r w:rsidRPr="00EB139F">
              <w:rPr>
                <w:rFonts w:eastAsia="SimSun"/>
                <w:bCs/>
                <w:lang w:eastAsia="zh-CN"/>
              </w:rPr>
              <w:t>digestion</w:t>
            </w:r>
            <w:r>
              <w:rPr>
                <w:rFonts w:eastAsia="SimSun"/>
                <w:bCs/>
                <w:lang w:eastAsia="zh-CN"/>
              </w:rPr>
              <w:t>,</w:t>
            </w:r>
            <w:r w:rsidRPr="007924D8">
              <w:rPr>
                <w:rFonts w:eastAsia="SimSun"/>
                <w:bCs/>
                <w:lang w:eastAsia="zh-CN"/>
              </w:rPr>
              <w:t xml:space="preserve"> </w:t>
            </w:r>
            <w:r w:rsidRPr="008E212E">
              <w:rPr>
                <w:bCs/>
              </w:rPr>
              <w:t>which will help them answer several of their unanswered questions.</w:t>
            </w:r>
          </w:p>
        </w:tc>
      </w:tr>
      <w:tr w:rsidR="00421FB4" w:rsidRPr="00DB72EE" w14:paraId="4AB69709" w14:textId="77777777" w:rsidTr="00421FB4">
        <w:trPr>
          <w:trHeight w:val="350"/>
        </w:trPr>
        <w:tc>
          <w:tcPr>
            <w:tcW w:w="9273" w:type="dxa"/>
          </w:tcPr>
          <w:p w14:paraId="64012C6E" w14:textId="77777777" w:rsidR="00421FB4" w:rsidRPr="001979CA" w:rsidRDefault="00421FB4" w:rsidP="00B34DC6">
            <w:pPr>
              <w:pStyle w:val="ListParagraph"/>
              <w:numPr>
                <w:ilvl w:val="0"/>
                <w:numId w:val="21"/>
              </w:numPr>
              <w:rPr>
                <w:b/>
              </w:rPr>
            </w:pPr>
            <w:r w:rsidRPr="001979CA">
              <w:rPr>
                <w:b/>
                <w:bCs/>
              </w:rPr>
              <w:t xml:space="preserve">Review the “rules” of molecular bonding in digestion. </w:t>
            </w:r>
          </w:p>
          <w:p w14:paraId="1C126343" w14:textId="77777777" w:rsidR="00421FB4" w:rsidRPr="001979CA" w:rsidRDefault="00421FB4" w:rsidP="00C846B3">
            <w:r>
              <w:t>Use slide 6</w:t>
            </w:r>
            <w:r w:rsidRPr="001979CA">
              <w:t xml:space="preserve"> to remind students how atoms bond to make molecules. </w:t>
            </w:r>
          </w:p>
          <w:p w14:paraId="0876B904" w14:textId="77777777" w:rsidR="00421FB4" w:rsidRPr="001979CA" w:rsidRDefault="00421FB4" w:rsidP="00B34DC6">
            <w:pPr>
              <w:pStyle w:val="ListParagraph"/>
              <w:numPr>
                <w:ilvl w:val="0"/>
                <w:numId w:val="23"/>
              </w:numPr>
              <w:ind w:left="342"/>
            </w:pPr>
            <w:r w:rsidRPr="001979CA">
              <w:t>Oxygen atoms bond to carbon or hydrogen (</w:t>
            </w:r>
            <w:proofErr w:type="spellStart"/>
            <w:r w:rsidRPr="001979CA">
              <w:t>not</w:t>
            </w:r>
            <w:proofErr w:type="spellEnd"/>
            <w:r w:rsidRPr="001979CA">
              <w:t xml:space="preserve"> other oxygen atoms) whenever possible. This will help students decide which monomer will bond to an –OH and which will bond to an –H. </w:t>
            </w:r>
          </w:p>
          <w:p w14:paraId="4DA4805B" w14:textId="77777777" w:rsidR="00421FB4" w:rsidRPr="001979CA" w:rsidRDefault="00421FB4" w:rsidP="00B34DC6">
            <w:pPr>
              <w:pStyle w:val="ListParagraph"/>
              <w:numPr>
                <w:ilvl w:val="0"/>
                <w:numId w:val="23"/>
              </w:numPr>
              <w:ind w:left="342"/>
            </w:pPr>
            <w:r w:rsidRPr="001979CA">
              <w:t>Nitrogen forms three bonds.</w:t>
            </w:r>
          </w:p>
          <w:p w14:paraId="3ADCFBD9" w14:textId="77777777" w:rsidR="00421FB4" w:rsidRPr="008C7FED" w:rsidDel="00D5399E" w:rsidRDefault="00421FB4" w:rsidP="00B34DC6">
            <w:pPr>
              <w:pStyle w:val="ListParagraph"/>
              <w:numPr>
                <w:ilvl w:val="0"/>
                <w:numId w:val="23"/>
              </w:numPr>
              <w:ind w:left="342"/>
              <w:rPr>
                <w:b/>
              </w:rPr>
            </w:pPr>
            <w:r w:rsidRPr="001979CA">
              <w:t xml:space="preserve">Point out that digestion will not make or break "high energy" C-C or C-H bonds. Students can use this information to determine where to attach the –H vs. –OH in the activity. </w:t>
            </w:r>
          </w:p>
        </w:tc>
      </w:tr>
      <w:tr w:rsidR="00421FB4" w:rsidRPr="00DB72EE" w14:paraId="06D0F786" w14:textId="77777777" w:rsidTr="00421FB4">
        <w:trPr>
          <w:trHeight w:val="350"/>
        </w:trPr>
        <w:tc>
          <w:tcPr>
            <w:tcW w:w="9273" w:type="dxa"/>
          </w:tcPr>
          <w:p w14:paraId="59CD20FD" w14:textId="77777777" w:rsidR="00421FB4" w:rsidRPr="008C7FED" w:rsidRDefault="00421FB4" w:rsidP="00B34DC6">
            <w:pPr>
              <w:pStyle w:val="ListParagraph"/>
              <w:numPr>
                <w:ilvl w:val="0"/>
                <w:numId w:val="21"/>
              </w:numPr>
              <w:rPr>
                <w:b/>
              </w:rPr>
            </w:pPr>
            <w:r w:rsidRPr="008C7FED">
              <w:rPr>
                <w:b/>
                <w:bCs/>
              </w:rPr>
              <w:t>Have students set up their reactants and model digestion.</w:t>
            </w:r>
          </w:p>
          <w:p w14:paraId="2D777941" w14:textId="77777777" w:rsidR="00421FB4" w:rsidRDefault="00421FB4" w:rsidP="00C846B3">
            <w:r w:rsidRPr="001C7050">
              <w:t xml:space="preserve">Give each pair of students a </w:t>
            </w:r>
            <w:r w:rsidRPr="0045256D">
              <w:rPr>
                <w:color w:val="00B050"/>
              </w:rPr>
              <w:t>Molecular Models 11 x 17 Placemat</w:t>
            </w:r>
            <w:r w:rsidRPr="001C7050">
              <w:t xml:space="preserve">, one set of </w:t>
            </w:r>
            <w:r w:rsidRPr="0045256D">
              <w:rPr>
                <w:color w:val="00B050"/>
              </w:rPr>
              <w:t>Forms of Energy Cards</w:t>
            </w:r>
            <w:r w:rsidRPr="001C7050">
              <w:t xml:space="preserve">, one pair of scissors, a removable tape dispenser, and one protein molecule, one carbohydrate molecule, one fat molecule, and eight water molecules (from the </w:t>
            </w:r>
            <w:r>
              <w:rPr>
                <w:color w:val="0000FF"/>
              </w:rPr>
              <w:t>5</w:t>
            </w:r>
            <w:r w:rsidRPr="008C7FED">
              <w:rPr>
                <w:color w:val="0000FF"/>
              </w:rPr>
              <w:t>.</w:t>
            </w:r>
            <w:r>
              <w:rPr>
                <w:color w:val="0000FF"/>
              </w:rPr>
              <w:t>2</w:t>
            </w:r>
            <w:r w:rsidRPr="008C7FED">
              <w:rPr>
                <w:color w:val="0000FF"/>
              </w:rPr>
              <w:t xml:space="preserve"> Polymers for Cutting Handout</w:t>
            </w:r>
            <w:r w:rsidRPr="001C7050">
              <w:t xml:space="preserve">). </w:t>
            </w:r>
          </w:p>
          <w:p w14:paraId="5B73894E" w14:textId="77777777" w:rsidR="00421FB4" w:rsidRDefault="00421FB4" w:rsidP="00B34DC6">
            <w:pPr>
              <w:pStyle w:val="ListParagraph"/>
              <w:numPr>
                <w:ilvl w:val="0"/>
                <w:numId w:val="28"/>
              </w:numPr>
            </w:pPr>
            <w:r w:rsidRPr="001C7050">
              <w:t>Have students place a “chemical energy card” on the reactants side of their placemat, along with their water, protein, carbohydrate, and fat molecules.</w:t>
            </w:r>
          </w:p>
          <w:p w14:paraId="7A67553E" w14:textId="77777777" w:rsidR="00421FB4" w:rsidRDefault="00421FB4" w:rsidP="00B34DC6">
            <w:pPr>
              <w:pStyle w:val="ListParagraph"/>
              <w:numPr>
                <w:ilvl w:val="0"/>
                <w:numId w:val="28"/>
              </w:numPr>
            </w:pPr>
            <w:r w:rsidRPr="00D06115">
              <w:t xml:space="preserve">Coach students to simulate the process of hydrolysis by cutting a water molecule </w:t>
            </w:r>
            <w:r w:rsidRPr="0048460F">
              <w:rPr>
                <w:i/>
                <w:iCs/>
              </w:rPr>
              <w:t>each time</w:t>
            </w:r>
            <w:r w:rsidRPr="00D06115">
              <w:t xml:space="preserve"> they make a cut in the polymer. This helps show that each time a bond between two monomers is broken, the chemical reaction requires water and new bonds form.</w:t>
            </w:r>
          </w:p>
          <w:p w14:paraId="693E188B" w14:textId="77777777" w:rsidR="00421FB4" w:rsidRDefault="00421FB4" w:rsidP="00B34DC6">
            <w:pPr>
              <w:pStyle w:val="ListParagraph"/>
              <w:numPr>
                <w:ilvl w:val="0"/>
                <w:numId w:val="28"/>
              </w:numPr>
            </w:pPr>
            <w:r w:rsidRPr="001C7050">
              <w:rPr>
                <w:b/>
                <w:bCs/>
              </w:rPr>
              <w:t>Protein</w:t>
            </w:r>
            <w:r>
              <w:t>: Show slide 7</w:t>
            </w:r>
            <w:r w:rsidRPr="00D06115">
              <w:t xml:space="preserve">. Have students cut one protein polymer into amino acid monomers. Then, cut the water molecules and attach an –H and an –OH to each amino acid. </w:t>
            </w:r>
            <w:r>
              <w:t>Watch the animation on slides 8-9</w:t>
            </w:r>
            <w:r w:rsidRPr="00D06115">
              <w:t>.</w:t>
            </w:r>
          </w:p>
          <w:p w14:paraId="0E40716E" w14:textId="77777777" w:rsidR="00421FB4" w:rsidRDefault="00421FB4" w:rsidP="00B34DC6">
            <w:pPr>
              <w:pStyle w:val="ListParagraph"/>
              <w:numPr>
                <w:ilvl w:val="0"/>
                <w:numId w:val="28"/>
              </w:numPr>
            </w:pPr>
            <w:r w:rsidRPr="0048460F">
              <w:rPr>
                <w:b/>
                <w:bCs/>
              </w:rPr>
              <w:t>Carbohydrate</w:t>
            </w:r>
            <w:r>
              <w:t>: Show slide 10</w:t>
            </w:r>
            <w:r w:rsidRPr="0048460F">
              <w:t>. Have students cut one starch polymer (a type of carbohydrate) into glucose monomers. Then cut the water molecules and attach an –H and an –OH to each glucose. Watch the anim</w:t>
            </w:r>
            <w:r>
              <w:t>ation on slides 11-12</w:t>
            </w:r>
            <w:r w:rsidRPr="0048460F">
              <w:t>.</w:t>
            </w:r>
          </w:p>
          <w:p w14:paraId="594C2FC6" w14:textId="77777777" w:rsidR="00421FB4" w:rsidRDefault="00421FB4" w:rsidP="00B34DC6">
            <w:pPr>
              <w:pStyle w:val="ListParagraph"/>
              <w:numPr>
                <w:ilvl w:val="0"/>
                <w:numId w:val="28"/>
              </w:numPr>
            </w:pPr>
            <w:r w:rsidRPr="0048460F">
              <w:rPr>
                <w:b/>
                <w:bCs/>
              </w:rPr>
              <w:t>Fat</w:t>
            </w:r>
            <w:r>
              <w:t>: Show slide 13</w:t>
            </w:r>
            <w:r w:rsidRPr="0048460F">
              <w:t xml:space="preserve">. Have students cut one fat polymer into glycerol and fatty acid monomers. Then, cut the water molecules and attach an –H and an –OH to each monomer. </w:t>
            </w:r>
            <w:r>
              <w:t>Watch the animation on slides 14-15</w:t>
            </w:r>
            <w:r w:rsidRPr="0048460F">
              <w:t>.</w:t>
            </w:r>
            <w:r>
              <w:t xml:space="preserve"> </w:t>
            </w:r>
          </w:p>
          <w:p w14:paraId="5AD19C37" w14:textId="77777777" w:rsidR="00421FB4" w:rsidRDefault="00421FB4" w:rsidP="00B34DC6">
            <w:pPr>
              <w:pStyle w:val="ListParagraph"/>
              <w:numPr>
                <w:ilvl w:val="0"/>
                <w:numId w:val="28"/>
              </w:numPr>
            </w:pPr>
            <w:r w:rsidRPr="0048460F">
              <w:t>Have students move the new molecules with the energy card to the products side of their placemat. When watching the slides, ask students what is happening to energy. Listen to see if they notice that chemical potential energy is conserved through digestion.</w:t>
            </w:r>
          </w:p>
          <w:p w14:paraId="3662C94A" w14:textId="77777777" w:rsidR="00421FB4" w:rsidRPr="005572C9" w:rsidRDefault="00421FB4" w:rsidP="00B34DC6">
            <w:pPr>
              <w:pStyle w:val="ListParagraph"/>
              <w:numPr>
                <w:ilvl w:val="0"/>
                <w:numId w:val="28"/>
              </w:numPr>
            </w:pPr>
            <w:r>
              <w:lastRenderedPageBreak/>
              <w:t xml:space="preserve">Show the students the </w:t>
            </w:r>
            <w:r w:rsidRPr="0045256D">
              <w:rPr>
                <w:color w:val="00B050"/>
              </w:rPr>
              <w:t xml:space="preserve">Digestion and Biosynthesis 11 x 17 Posters </w:t>
            </w:r>
            <w:r>
              <w:t>as a visual of the process.</w:t>
            </w:r>
          </w:p>
        </w:tc>
      </w:tr>
      <w:tr w:rsidR="00421FB4" w:rsidRPr="00DB72EE" w14:paraId="4E7E8A97" w14:textId="77777777" w:rsidTr="00421FB4">
        <w:trPr>
          <w:trHeight w:val="350"/>
        </w:trPr>
        <w:tc>
          <w:tcPr>
            <w:tcW w:w="9273" w:type="dxa"/>
          </w:tcPr>
          <w:p w14:paraId="19B488C7" w14:textId="77777777" w:rsidR="00421FB4" w:rsidRPr="001C7050" w:rsidRDefault="00421FB4" w:rsidP="00B34DC6">
            <w:pPr>
              <w:pStyle w:val="ListParagraph"/>
              <w:numPr>
                <w:ilvl w:val="0"/>
                <w:numId w:val="21"/>
              </w:numPr>
              <w:contextualSpacing w:val="0"/>
            </w:pPr>
            <w:r w:rsidRPr="008C7FED">
              <w:rPr>
                <w:b/>
              </w:rPr>
              <w:lastRenderedPageBreak/>
              <w:t>Show</w:t>
            </w:r>
            <w:r w:rsidRPr="008C7FED">
              <w:rPr>
                <w:rFonts w:eastAsia="SimSun"/>
                <w:b/>
                <w:lang w:eastAsia="zh-CN"/>
              </w:rPr>
              <w:t xml:space="preserve"> students where digested monomers go in the body.</w:t>
            </w:r>
          </w:p>
          <w:p w14:paraId="3DEFFD81" w14:textId="77777777" w:rsidR="00421FB4" w:rsidRPr="001C7050" w:rsidRDefault="00421FB4" w:rsidP="00C846B3">
            <w:r w:rsidRPr="00F01A0E">
              <w:rPr>
                <w:bCs/>
              </w:rPr>
              <w:t xml:space="preserve">Use slide </w:t>
            </w:r>
            <w:r>
              <w:rPr>
                <w:rFonts w:eastAsia="SimSun"/>
                <w:bCs/>
                <w:lang w:eastAsia="zh-CN"/>
              </w:rPr>
              <w:t xml:space="preserve">16 </w:t>
            </w:r>
            <w:r w:rsidRPr="00EE6E59">
              <w:t xml:space="preserve">to </w:t>
            </w:r>
            <w:r>
              <w:t>remind students that</w:t>
            </w:r>
            <w:r w:rsidRPr="004348A4">
              <w:t xml:space="preserve"> </w:t>
            </w:r>
            <w:r w:rsidRPr="00F01A0E">
              <w:rPr>
                <w:rFonts w:eastAsia="SimSun"/>
                <w:lang w:eastAsia="zh-CN"/>
              </w:rPr>
              <w:t>b</w:t>
            </w:r>
            <w:r w:rsidRPr="004348A4">
              <w:t>l</w:t>
            </w:r>
            <w:r>
              <w:t>ood carries digested monomers</w:t>
            </w:r>
            <w:r w:rsidRPr="00F01A0E">
              <w:rPr>
                <w:rFonts w:eastAsia="SimSun"/>
                <w:lang w:eastAsia="zh-CN"/>
              </w:rPr>
              <w:t xml:space="preserve"> </w:t>
            </w:r>
            <w:r w:rsidRPr="004348A4">
              <w:t>to all parts of animal</w:t>
            </w:r>
            <w:r>
              <w:t>s’</w:t>
            </w:r>
            <w:r w:rsidRPr="004348A4">
              <w:t xml:space="preserve"> bod</w:t>
            </w:r>
            <w:r>
              <w:t>ies</w:t>
            </w:r>
            <w:r w:rsidRPr="004348A4">
              <w:t>.</w:t>
            </w:r>
          </w:p>
          <w:p w14:paraId="3ADD1515" w14:textId="6A82BEAC" w:rsidR="00421FB4" w:rsidRPr="005572C9" w:rsidRDefault="00421FB4" w:rsidP="00B34DC6">
            <w:pPr>
              <w:pStyle w:val="ListParagraph"/>
              <w:numPr>
                <w:ilvl w:val="0"/>
                <w:numId w:val="29"/>
              </w:numPr>
              <w:rPr>
                <w:b/>
                <w:bCs/>
              </w:rPr>
            </w:pPr>
            <w:r w:rsidRPr="00B43547">
              <w:rPr>
                <w:bCs/>
              </w:rPr>
              <w:t xml:space="preserve">Because the molecules are </w:t>
            </w:r>
            <w:r w:rsidR="00A05072" w:rsidRPr="00B43547">
              <w:rPr>
                <w:bCs/>
              </w:rPr>
              <w:t>small,</w:t>
            </w:r>
            <w:r w:rsidRPr="00B43547">
              <w:rPr>
                <w:bCs/>
              </w:rPr>
              <w:t xml:space="preserve"> </w:t>
            </w:r>
            <w:r w:rsidRPr="00CC0C38">
              <w:rPr>
                <w:bCs/>
              </w:rPr>
              <w:t>they can pass through the intestinal walls and into the blood.</w:t>
            </w:r>
          </w:p>
        </w:tc>
      </w:tr>
      <w:tr w:rsidR="00421FB4" w:rsidRPr="00DB72EE" w14:paraId="23CFF0EC" w14:textId="77777777" w:rsidTr="00421FB4">
        <w:trPr>
          <w:trHeight w:val="674"/>
        </w:trPr>
        <w:tc>
          <w:tcPr>
            <w:tcW w:w="9273" w:type="dxa"/>
          </w:tcPr>
          <w:p w14:paraId="67979307" w14:textId="77777777" w:rsidR="00421FB4" w:rsidRPr="008C7FED" w:rsidRDefault="00421FB4" w:rsidP="00B34DC6">
            <w:pPr>
              <w:pStyle w:val="ListParagraph"/>
              <w:numPr>
                <w:ilvl w:val="0"/>
                <w:numId w:val="21"/>
              </w:numPr>
              <w:rPr>
                <w:rFonts w:eastAsia="SimSun"/>
                <w:b/>
                <w:lang w:eastAsia="zh-CN"/>
              </w:rPr>
            </w:pPr>
            <w:r w:rsidRPr="008C7FED">
              <w:rPr>
                <w:rFonts w:eastAsia="SimSun"/>
                <w:b/>
                <w:lang w:eastAsia="zh-CN"/>
              </w:rPr>
              <w:t>Transition students to model biosynthesis.</w:t>
            </w:r>
          </w:p>
          <w:p w14:paraId="3CF05B05" w14:textId="77777777" w:rsidR="00421FB4" w:rsidRDefault="00421FB4" w:rsidP="00C846B3">
            <w:pPr>
              <w:rPr>
                <w:rFonts w:eastAsia="SimSun"/>
                <w:lang w:eastAsia="zh-CN"/>
              </w:rPr>
            </w:pPr>
            <w:r w:rsidRPr="008803BB">
              <w:t>Use</w:t>
            </w:r>
            <w:r w:rsidRPr="00A12AC7">
              <w:rPr>
                <w:b/>
              </w:rPr>
              <w:t xml:space="preserve"> </w:t>
            </w:r>
            <w:r w:rsidRPr="00A12AC7">
              <w:rPr>
                <w:rFonts w:eastAsia="SimSun"/>
                <w:lang w:eastAsia="zh-CN"/>
              </w:rPr>
              <w:t>slide</w:t>
            </w:r>
            <w:r>
              <w:rPr>
                <w:rFonts w:eastAsia="SimSun"/>
                <w:lang w:eastAsia="zh-CN"/>
              </w:rPr>
              <w:t>s</w:t>
            </w:r>
            <w:r w:rsidRPr="00A12AC7">
              <w:rPr>
                <w:rFonts w:eastAsia="SimSun"/>
                <w:lang w:eastAsia="zh-CN"/>
              </w:rPr>
              <w:t xml:space="preserve"> 17</w:t>
            </w:r>
            <w:r>
              <w:rPr>
                <w:rFonts w:eastAsia="SimSun"/>
                <w:lang w:eastAsia="zh-CN"/>
              </w:rPr>
              <w:t xml:space="preserve"> and 18</w:t>
            </w:r>
            <w:r w:rsidRPr="00A12AC7">
              <w:rPr>
                <w:rFonts w:eastAsia="SimSun"/>
                <w:lang w:eastAsia="zh-CN"/>
              </w:rPr>
              <w:t xml:space="preserve"> in the PPT to transition to biosynthesis.</w:t>
            </w:r>
          </w:p>
          <w:p w14:paraId="6BE0A2BC" w14:textId="77777777" w:rsidR="00421FB4" w:rsidRPr="008C7FED" w:rsidRDefault="00421FB4" w:rsidP="00B34DC6">
            <w:pPr>
              <w:pStyle w:val="ListParagraph"/>
              <w:numPr>
                <w:ilvl w:val="0"/>
                <w:numId w:val="29"/>
              </w:numPr>
              <w:rPr>
                <w:rFonts w:eastAsia="SimSun"/>
                <w:lang w:eastAsia="zh-CN"/>
              </w:rPr>
            </w:pPr>
            <w:r>
              <w:rPr>
                <w:rFonts w:eastAsia="SimSun"/>
                <w:lang w:eastAsia="zh-CN"/>
              </w:rPr>
              <w:t>Ask students what they remember about biosynthesis from Activity 5.1</w:t>
            </w:r>
          </w:p>
        </w:tc>
      </w:tr>
      <w:tr w:rsidR="00421FB4" w:rsidRPr="00DB72EE" w14:paraId="68926192" w14:textId="77777777" w:rsidTr="00421FB4">
        <w:trPr>
          <w:trHeight w:val="1049"/>
        </w:trPr>
        <w:tc>
          <w:tcPr>
            <w:tcW w:w="9273" w:type="dxa"/>
          </w:tcPr>
          <w:p w14:paraId="7B5A537D" w14:textId="77777777" w:rsidR="00421FB4" w:rsidRPr="008C7FED" w:rsidRDefault="00421FB4" w:rsidP="00B34DC6">
            <w:pPr>
              <w:pStyle w:val="ListParagraph"/>
              <w:numPr>
                <w:ilvl w:val="0"/>
                <w:numId w:val="21"/>
              </w:numPr>
              <w:ind w:hanging="378"/>
              <w:rPr>
                <w:rFonts w:eastAsia="SimSun"/>
                <w:b/>
                <w:lang w:eastAsia="zh-CN"/>
              </w:rPr>
            </w:pPr>
            <w:r w:rsidRPr="008C7FED">
              <w:rPr>
                <w:rFonts w:eastAsia="SimSun"/>
                <w:b/>
                <w:lang w:eastAsia="zh-CN"/>
              </w:rPr>
              <w:t>Remind students what is in cow muscle.</w:t>
            </w:r>
          </w:p>
          <w:p w14:paraId="5341E6BC" w14:textId="77777777" w:rsidR="00421FB4" w:rsidRPr="00C1419E" w:rsidRDefault="00421FB4" w:rsidP="00C846B3">
            <w:pPr>
              <w:rPr>
                <w:iCs/>
              </w:rPr>
            </w:pPr>
            <w:r w:rsidRPr="00C1419E">
              <w:rPr>
                <w:iCs/>
              </w:rPr>
              <w:t>Show</w:t>
            </w:r>
            <w:r>
              <w:rPr>
                <w:iCs/>
              </w:rPr>
              <w:t xml:space="preserve"> slide 19</w:t>
            </w:r>
            <w:r w:rsidRPr="00C1419E">
              <w:rPr>
                <w:iCs/>
              </w:rPr>
              <w:t xml:space="preserve"> to remind students of the information they learned from beef nutritional labels: cow muscles are made primarily of protein (18g) and fat (21g). This means that the cells in the animal’s leg muscle are going to make fat and protein molecules so the muscle cells can grow bigger and divide. </w:t>
            </w:r>
          </w:p>
          <w:p w14:paraId="223D8BBF" w14:textId="77777777" w:rsidR="00421FB4" w:rsidRPr="00CC0C38" w:rsidRDefault="00421FB4" w:rsidP="00B34DC6">
            <w:pPr>
              <w:pStyle w:val="ListParagraph"/>
              <w:numPr>
                <w:ilvl w:val="0"/>
                <w:numId w:val="24"/>
              </w:numPr>
              <w:ind w:left="252" w:hanging="252"/>
              <w:rPr>
                <w:iCs/>
              </w:rPr>
            </w:pPr>
            <w:r w:rsidRPr="00B43547">
              <w:rPr>
                <w:iCs/>
              </w:rPr>
              <w:t xml:space="preserve">Tell students that they will use the placemat and molecules to model the process of biosynthesis, which is what happens when animals build </w:t>
            </w:r>
            <w:r>
              <w:rPr>
                <w:iCs/>
              </w:rPr>
              <w:t>polymers</w:t>
            </w:r>
            <w:r w:rsidRPr="00B43547">
              <w:rPr>
                <w:iCs/>
              </w:rPr>
              <w:t xml:space="preserve"> from mo</w:t>
            </w:r>
            <w:r>
              <w:rPr>
                <w:iCs/>
              </w:rPr>
              <w:t>nomers</w:t>
            </w:r>
          </w:p>
          <w:p w14:paraId="2E26E2DF" w14:textId="77777777" w:rsidR="00421FB4" w:rsidRPr="00C21376" w:rsidRDefault="00421FB4" w:rsidP="00B34DC6">
            <w:pPr>
              <w:pStyle w:val="ListParagraph"/>
              <w:numPr>
                <w:ilvl w:val="0"/>
                <w:numId w:val="24"/>
              </w:numPr>
              <w:ind w:left="252" w:hanging="252"/>
              <w:rPr>
                <w:iCs/>
              </w:rPr>
            </w:pPr>
            <w:r w:rsidRPr="00CC0C38">
              <w:rPr>
                <w:iCs/>
              </w:rPr>
              <w:t>Point out that when they are modeling, they should remember that during biosynthesis, no "high energy" C-C or C-H bonds will be made or broken. The chemical energy is conserved!</w:t>
            </w:r>
          </w:p>
          <w:p w14:paraId="24DA5F9A" w14:textId="77777777" w:rsidR="00421FB4" w:rsidRPr="008C7FED" w:rsidRDefault="00421FB4" w:rsidP="00B34DC6">
            <w:pPr>
              <w:pStyle w:val="ListParagraph"/>
              <w:numPr>
                <w:ilvl w:val="0"/>
                <w:numId w:val="24"/>
              </w:numPr>
              <w:ind w:left="252" w:hanging="252"/>
              <w:rPr>
                <w:iCs/>
              </w:rPr>
            </w:pPr>
            <w:r w:rsidRPr="005C19E4">
              <w:rPr>
                <w:iCs/>
              </w:rPr>
              <w:t xml:space="preserve">Refer to the </w:t>
            </w:r>
            <w:r w:rsidRPr="0045256D">
              <w:rPr>
                <w:iCs/>
                <w:color w:val="00B050"/>
              </w:rPr>
              <w:t xml:space="preserve">Digestion and Biosynthesis 11 x 17 Posters </w:t>
            </w:r>
            <w:r w:rsidRPr="005C19E4">
              <w:rPr>
                <w:iCs/>
              </w:rPr>
              <w:t xml:space="preserve">in your classroom to help students visualize the </w:t>
            </w:r>
            <w:r w:rsidRPr="004D6017">
              <w:rPr>
                <w:iCs/>
              </w:rPr>
              <w:t>biosynthesis of monomers to polymers.</w:t>
            </w:r>
          </w:p>
        </w:tc>
      </w:tr>
      <w:tr w:rsidR="00421FB4" w:rsidRPr="00DB72EE" w14:paraId="6ACA8A24" w14:textId="77777777" w:rsidTr="00421FB4">
        <w:trPr>
          <w:trHeight w:val="890"/>
        </w:trPr>
        <w:tc>
          <w:tcPr>
            <w:tcW w:w="9273" w:type="dxa"/>
          </w:tcPr>
          <w:p w14:paraId="52B61AF2" w14:textId="77777777" w:rsidR="00421FB4" w:rsidRPr="008803BB" w:rsidRDefault="00421FB4" w:rsidP="00B34DC6">
            <w:pPr>
              <w:pStyle w:val="ListParagraph"/>
              <w:numPr>
                <w:ilvl w:val="0"/>
                <w:numId w:val="21"/>
              </w:numPr>
              <w:rPr>
                <w:b/>
                <w:bCs/>
              </w:rPr>
            </w:pPr>
            <w:r w:rsidRPr="008803BB">
              <w:rPr>
                <w:b/>
                <w:bCs/>
              </w:rPr>
              <w:t>Have students set up their reactants and model biosynthesis.</w:t>
            </w:r>
          </w:p>
          <w:p w14:paraId="2F3487E3" w14:textId="77777777" w:rsidR="00421FB4" w:rsidRPr="008803BB" w:rsidRDefault="00421FB4" w:rsidP="00C846B3">
            <w:pPr>
              <w:rPr>
                <w:bCs/>
              </w:rPr>
            </w:pPr>
            <w:r w:rsidRPr="008803BB">
              <w:rPr>
                <w:bCs/>
              </w:rPr>
              <w:t xml:space="preserve">Have students place a “chemical energy card” on the reactants side of their placemat, along with their amino acids, fatty acids, glycerol and glucose molecules. Coach students to simulate the actual process of dehydration synthesis by making a water molecule </w:t>
            </w:r>
            <w:r w:rsidRPr="008803BB">
              <w:rPr>
                <w:bCs/>
                <w:i/>
                <w:iCs/>
              </w:rPr>
              <w:t>each time</w:t>
            </w:r>
            <w:r w:rsidRPr="008803BB">
              <w:rPr>
                <w:bCs/>
              </w:rPr>
              <w:t xml:space="preserve"> they tape two monomers together. This helps show that each time a bond is broken a chemical reaction takes place and new bonds form. </w:t>
            </w:r>
          </w:p>
          <w:p w14:paraId="0D4DDE5E" w14:textId="77777777" w:rsidR="00421FB4" w:rsidRPr="008803BB" w:rsidRDefault="00421FB4" w:rsidP="00B34DC6">
            <w:pPr>
              <w:pStyle w:val="ListParagraph"/>
              <w:numPr>
                <w:ilvl w:val="0"/>
                <w:numId w:val="25"/>
              </w:numPr>
              <w:spacing w:after="0"/>
              <w:ind w:left="252" w:hanging="252"/>
              <w:rPr>
                <w:bCs/>
              </w:rPr>
            </w:pPr>
            <w:r w:rsidRPr="003D35F2">
              <w:rPr>
                <w:b/>
                <w:bCs/>
              </w:rPr>
              <w:t>Protein</w:t>
            </w:r>
            <w:r>
              <w:rPr>
                <w:bCs/>
              </w:rPr>
              <w:t>: Show slide 20</w:t>
            </w:r>
            <w:r w:rsidRPr="008803BB">
              <w:rPr>
                <w:bCs/>
              </w:rPr>
              <w:t xml:space="preserve">. Have students tape together four amino acid monomers to form one protein polymer and three water molecules. Then, </w:t>
            </w:r>
            <w:r>
              <w:rPr>
                <w:bCs/>
              </w:rPr>
              <w:t>watch the animation on slides 21-22</w:t>
            </w:r>
            <w:r w:rsidRPr="008803BB">
              <w:rPr>
                <w:bCs/>
              </w:rPr>
              <w:t>.</w:t>
            </w:r>
          </w:p>
          <w:p w14:paraId="7F5879E3" w14:textId="77777777" w:rsidR="00421FB4" w:rsidRPr="008803BB" w:rsidRDefault="00421FB4" w:rsidP="00B34DC6">
            <w:pPr>
              <w:pStyle w:val="ListParagraph"/>
              <w:numPr>
                <w:ilvl w:val="0"/>
                <w:numId w:val="25"/>
              </w:numPr>
              <w:spacing w:after="0"/>
              <w:ind w:left="252" w:hanging="252"/>
              <w:rPr>
                <w:bCs/>
              </w:rPr>
            </w:pPr>
            <w:r w:rsidRPr="003D35F2">
              <w:rPr>
                <w:b/>
                <w:bCs/>
              </w:rPr>
              <w:t>Fat</w:t>
            </w:r>
            <w:r>
              <w:rPr>
                <w:bCs/>
              </w:rPr>
              <w:t>: Show slide 23</w:t>
            </w:r>
            <w:r w:rsidRPr="008803BB">
              <w:rPr>
                <w:bCs/>
              </w:rPr>
              <w:t xml:space="preserve">. Have students tape together one glycerol and three fatty acid monomers to form one fat polymer and three water molecules. Then, </w:t>
            </w:r>
            <w:r>
              <w:rPr>
                <w:bCs/>
              </w:rPr>
              <w:t>watch the animation on slides 24-25</w:t>
            </w:r>
            <w:r w:rsidRPr="008803BB">
              <w:rPr>
                <w:bCs/>
              </w:rPr>
              <w:t>.</w:t>
            </w:r>
          </w:p>
          <w:p w14:paraId="0048ED15" w14:textId="77777777" w:rsidR="00421FB4" w:rsidRPr="008803BB" w:rsidRDefault="00421FB4" w:rsidP="00B34DC6">
            <w:pPr>
              <w:pStyle w:val="ListParagraph"/>
              <w:numPr>
                <w:ilvl w:val="0"/>
                <w:numId w:val="25"/>
              </w:numPr>
              <w:spacing w:after="0"/>
              <w:ind w:left="252" w:hanging="252"/>
              <w:rPr>
                <w:bCs/>
              </w:rPr>
            </w:pPr>
            <w:r w:rsidRPr="003D35F2">
              <w:rPr>
                <w:b/>
                <w:bCs/>
              </w:rPr>
              <w:t>Carbohydrate</w:t>
            </w:r>
            <w:r w:rsidRPr="008803BB">
              <w:rPr>
                <w:bCs/>
              </w:rPr>
              <w:t>: Tell students that animals don’t make starch (though they make other carbohydrates)!</w:t>
            </w:r>
          </w:p>
          <w:p w14:paraId="08BBFC99" w14:textId="77777777" w:rsidR="00421FB4" w:rsidRDefault="00421FB4" w:rsidP="00B34DC6">
            <w:pPr>
              <w:pStyle w:val="ListParagraph"/>
              <w:numPr>
                <w:ilvl w:val="0"/>
                <w:numId w:val="25"/>
              </w:numPr>
              <w:ind w:left="252" w:hanging="252"/>
              <w:rPr>
                <w:bCs/>
              </w:rPr>
            </w:pPr>
            <w:r w:rsidRPr="008803BB">
              <w:rPr>
                <w:bCs/>
              </w:rPr>
              <w:t>Have students move the new molecules with the energy card to the products side of their placemat. Ask students what is happening to energy during biosynthesis. Listen to see if they notice that chemical potential energy is conserved through the chemical change.</w:t>
            </w:r>
          </w:p>
          <w:p w14:paraId="2ED63561" w14:textId="77777777" w:rsidR="00421FB4" w:rsidRPr="008C7FED" w:rsidDel="005572C9" w:rsidRDefault="00421FB4" w:rsidP="00B34DC6">
            <w:pPr>
              <w:pStyle w:val="ListParagraph"/>
              <w:numPr>
                <w:ilvl w:val="0"/>
                <w:numId w:val="25"/>
              </w:numPr>
              <w:ind w:left="252" w:hanging="252"/>
              <w:rPr>
                <w:bCs/>
              </w:rPr>
            </w:pPr>
            <w:r w:rsidRPr="004F50A4">
              <w:rPr>
                <w:bCs/>
              </w:rPr>
              <w:t>Make the connection to cell division: cells have to both get bigger and also divide in order for animals to grow. This is why we perform biosynthesis: to make our cells get bigger (growth) so they can divide.</w:t>
            </w:r>
          </w:p>
        </w:tc>
      </w:tr>
      <w:tr w:rsidR="00421FB4" w:rsidRPr="00DB72EE" w14:paraId="63E7272A" w14:textId="77777777" w:rsidTr="00421FB4">
        <w:trPr>
          <w:trHeight w:val="364"/>
        </w:trPr>
        <w:tc>
          <w:tcPr>
            <w:tcW w:w="9273" w:type="dxa"/>
            <w:tcBorders>
              <w:bottom w:val="single" w:sz="4" w:space="0" w:color="auto"/>
            </w:tcBorders>
          </w:tcPr>
          <w:p w14:paraId="772275B5" w14:textId="77777777" w:rsidR="00421FB4" w:rsidRPr="008C7FED" w:rsidRDefault="00421FB4" w:rsidP="00B34DC6">
            <w:pPr>
              <w:pStyle w:val="ListParagraph"/>
              <w:keepNext/>
              <w:keepLines/>
              <w:numPr>
                <w:ilvl w:val="0"/>
                <w:numId w:val="21"/>
              </w:numPr>
              <w:outlineLvl w:val="7"/>
              <w:rPr>
                <w:b/>
                <w:bCs/>
              </w:rPr>
            </w:pPr>
            <w:r w:rsidRPr="008C7FED">
              <w:rPr>
                <w:b/>
                <w:bCs/>
              </w:rPr>
              <w:lastRenderedPageBreak/>
              <w:t>Conclude by having students think about the composition of materials that enter, stay in, and leave the cow.</w:t>
            </w:r>
          </w:p>
          <w:p w14:paraId="000A9546" w14:textId="77777777" w:rsidR="00421FB4" w:rsidRDefault="00421FB4" w:rsidP="00C846B3">
            <w:pPr>
              <w:rPr>
                <w:rFonts w:eastAsia="SimSun"/>
                <w:bCs/>
                <w:lang w:eastAsia="zh-CN"/>
              </w:rPr>
            </w:pPr>
            <w:r>
              <w:rPr>
                <w:bCs/>
              </w:rPr>
              <w:t>Use</w:t>
            </w:r>
            <w:r w:rsidRPr="00D06115">
              <w:rPr>
                <w:bCs/>
              </w:rPr>
              <w:t xml:space="preserve"> </w:t>
            </w:r>
            <w:r>
              <w:rPr>
                <w:rFonts w:eastAsia="SimSun" w:hint="eastAsia"/>
                <w:bCs/>
                <w:lang w:eastAsia="zh-CN"/>
              </w:rPr>
              <w:t>slide 2</w:t>
            </w:r>
            <w:r>
              <w:rPr>
                <w:rFonts w:eastAsia="SimSun"/>
                <w:bCs/>
                <w:lang w:eastAsia="zh-CN"/>
              </w:rPr>
              <w:t>6</w:t>
            </w:r>
            <w:r w:rsidRPr="00D06115">
              <w:rPr>
                <w:rFonts w:eastAsia="SimSun" w:hint="eastAsia"/>
                <w:bCs/>
                <w:lang w:eastAsia="zh-CN"/>
              </w:rPr>
              <w:t xml:space="preserve"> to have </w:t>
            </w:r>
            <w:r>
              <w:rPr>
                <w:rFonts w:eastAsia="SimSun"/>
                <w:bCs/>
                <w:lang w:eastAsia="zh-CN"/>
              </w:rPr>
              <w:t>students consider the composition of materials that enter, stay in, and leave a cow.</w:t>
            </w:r>
          </w:p>
          <w:p w14:paraId="310D3CED" w14:textId="77777777" w:rsidR="00421FB4" w:rsidRPr="008C7FED" w:rsidRDefault="00421FB4" w:rsidP="00B34DC6">
            <w:pPr>
              <w:pStyle w:val="ListParagraph"/>
              <w:numPr>
                <w:ilvl w:val="0"/>
                <w:numId w:val="26"/>
              </w:numPr>
              <w:ind w:left="252" w:hanging="252"/>
              <w:rPr>
                <w:rFonts w:eastAsia="SimSun"/>
                <w:b/>
                <w:lang w:eastAsia="zh-CN"/>
              </w:rPr>
            </w:pPr>
            <w:r>
              <w:rPr>
                <w:rFonts w:eastAsia="SimSun"/>
                <w:lang w:eastAsia="zh-CN"/>
              </w:rPr>
              <w:t>Students may point out that there is fat in the cow, but not in the grass. Ask them “Where did the fat in the cow come from?” After the lesson, they should be able to answer that question as they “built” fat molecules in their model biosynthesis.</w:t>
            </w:r>
          </w:p>
        </w:tc>
      </w:tr>
      <w:bookmarkEnd w:id="3"/>
    </w:tbl>
    <w:p w14:paraId="35D66048" w14:textId="77777777" w:rsidR="00421FB4" w:rsidRPr="00D438F2" w:rsidRDefault="00421FB4" w:rsidP="00421FB4"/>
    <w:p w14:paraId="7C3884D1" w14:textId="4D0AA8B6" w:rsidR="00421FB4" w:rsidRPr="00D438F2" w:rsidRDefault="00421FB4" w:rsidP="00421FB4">
      <w:pPr>
        <w:pStyle w:val="Heading2"/>
      </w:pPr>
      <w:r w:rsidRPr="00D438F2">
        <w:t>Assessment</w:t>
      </w:r>
    </w:p>
    <w:p w14:paraId="1F4C3DE3" w14:textId="77777777" w:rsidR="00421FB4" w:rsidRDefault="00421FB4" w:rsidP="00B34DC6">
      <w:pPr>
        <w:pStyle w:val="ListParagraph"/>
        <w:numPr>
          <w:ilvl w:val="0"/>
          <w:numId w:val="18"/>
        </w:numPr>
        <w:ind w:left="360" w:right="36"/>
      </w:pPr>
      <w:r w:rsidRPr="00B26AFD">
        <w:t xml:space="preserve">Matter tracing: </w:t>
      </w:r>
      <w:r>
        <w:t xml:space="preserve">note if students are able to recognize that the same atoms that were in the reactants are also in the products. </w:t>
      </w:r>
    </w:p>
    <w:p w14:paraId="4AEEFFF6" w14:textId="77777777" w:rsidR="00421FB4" w:rsidRPr="00B26AFD" w:rsidRDefault="00421FB4" w:rsidP="00B34DC6">
      <w:pPr>
        <w:pStyle w:val="ListParagraph"/>
        <w:numPr>
          <w:ilvl w:val="0"/>
          <w:numId w:val="18"/>
        </w:numPr>
        <w:ind w:left="360" w:right="36"/>
      </w:pPr>
      <w:r>
        <w:t xml:space="preserve">Energy tracing: note the ways that students explain how chemical energy is conserved through both digestion and biosynthesis. </w:t>
      </w:r>
    </w:p>
    <w:p w14:paraId="4DDE59AE" w14:textId="77777777" w:rsidR="00421FB4" w:rsidRPr="00DB72EE" w:rsidRDefault="00421FB4" w:rsidP="00421FB4">
      <w:pPr>
        <w:pStyle w:val="Heading3"/>
      </w:pPr>
      <w:r w:rsidRPr="00DB72EE">
        <w:t>Tips</w:t>
      </w:r>
    </w:p>
    <w:p w14:paraId="662355D4" w14:textId="77777777" w:rsidR="00421FB4" w:rsidRDefault="00421FB4" w:rsidP="00B34DC6">
      <w:pPr>
        <w:pStyle w:val="ListParagraph"/>
        <w:numPr>
          <w:ilvl w:val="0"/>
          <w:numId w:val="18"/>
        </w:numPr>
        <w:ind w:left="360" w:right="36"/>
      </w:pPr>
      <w:r>
        <w:t>This activity may not be appropriate for middle school students due to its emphasis on molecular details of digestion and biosynthesis</w:t>
      </w:r>
    </w:p>
    <w:p w14:paraId="74A09C40" w14:textId="77777777" w:rsidR="00421FB4" w:rsidRPr="004F6C82" w:rsidRDefault="00421FB4" w:rsidP="00B34DC6">
      <w:pPr>
        <w:pStyle w:val="ListParagraph"/>
        <w:numPr>
          <w:ilvl w:val="0"/>
          <w:numId w:val="18"/>
        </w:numPr>
        <w:ind w:left="360" w:right="36"/>
      </w:pPr>
      <w:r w:rsidRPr="004F6C82">
        <w:t>Laminate th</w:t>
      </w:r>
      <w:r w:rsidRPr="005E3DA5">
        <w:t xml:space="preserve">e </w:t>
      </w:r>
      <w:r w:rsidRPr="00421FB4">
        <w:rPr>
          <w:color w:val="00B050"/>
        </w:rPr>
        <w:t>Molecular Models 11 x 17 Placemats</w:t>
      </w:r>
      <w:r w:rsidRPr="005E3DA5">
        <w:t>.</w:t>
      </w:r>
      <w:r w:rsidRPr="004F6C82">
        <w:t xml:space="preserve"> These will be used multiple times in each unit.</w:t>
      </w:r>
    </w:p>
    <w:p w14:paraId="50973537" w14:textId="77777777" w:rsidR="00421FB4" w:rsidRPr="00421FB4" w:rsidRDefault="00421FB4" w:rsidP="00B34DC6">
      <w:pPr>
        <w:pStyle w:val="ListParagraph"/>
        <w:numPr>
          <w:ilvl w:val="0"/>
          <w:numId w:val="18"/>
        </w:numPr>
        <w:ind w:left="360" w:right="36"/>
      </w:pPr>
      <w:r>
        <w:t xml:space="preserve">During </w:t>
      </w:r>
      <w:r w:rsidRPr="004F6C82">
        <w:t>the molecular modeling activity and animation, focus on how matter and energy are conserved through the chemical change. This is the main goal of the activity!</w:t>
      </w:r>
    </w:p>
    <w:p w14:paraId="53E16375" w14:textId="22B03D90" w:rsidR="00421FB4" w:rsidRDefault="00421FB4" w:rsidP="00421FB4">
      <w:pPr>
        <w:pStyle w:val="Heading2"/>
      </w:pPr>
      <w:r>
        <w:t>Differentiation &amp;</w:t>
      </w:r>
      <w:r w:rsidRPr="00761F92">
        <w:t xml:space="preserve"> </w:t>
      </w:r>
      <w:r w:rsidRPr="00D438F2">
        <w:t>Extending the Learning</w:t>
      </w:r>
      <w:r>
        <w:t xml:space="preserve"> </w:t>
      </w:r>
    </w:p>
    <w:p w14:paraId="08B16F9A" w14:textId="25BF5CD1" w:rsidR="00421FB4" w:rsidRDefault="00421FB4" w:rsidP="00421FB4">
      <w:pPr>
        <w:pStyle w:val="Heading3"/>
        <w:rPr>
          <w:color w:val="FF0000"/>
        </w:rPr>
      </w:pPr>
      <w:r>
        <w:t>Differentiation</w:t>
      </w:r>
    </w:p>
    <w:p w14:paraId="1A13103C" w14:textId="77777777" w:rsidR="008A16AD" w:rsidRPr="008A16AD" w:rsidRDefault="008A16AD" w:rsidP="008A16AD">
      <w:pPr>
        <w:numPr>
          <w:ilvl w:val="0"/>
          <w:numId w:val="5"/>
        </w:numPr>
        <w:spacing w:after="0"/>
        <w:textAlignment w:val="baseline"/>
        <w:rPr>
          <w:color w:val="000000"/>
        </w:rPr>
      </w:pPr>
      <w:r w:rsidRPr="008A16AD">
        <w:rPr>
          <w:color w:val="000000"/>
        </w:rPr>
        <w:t>Strategic grouping with strong speakers</w:t>
      </w:r>
    </w:p>
    <w:p w14:paraId="6862847E" w14:textId="77777777" w:rsidR="008A16AD" w:rsidRDefault="008A16AD" w:rsidP="008A16AD">
      <w:pPr>
        <w:numPr>
          <w:ilvl w:val="0"/>
          <w:numId w:val="5"/>
        </w:numPr>
        <w:spacing w:after="0"/>
        <w:textAlignment w:val="baseline"/>
        <w:rPr>
          <w:color w:val="000000"/>
        </w:rPr>
      </w:pPr>
      <w:r w:rsidRPr="008A16AD">
        <w:rPr>
          <w:color w:val="000000"/>
        </w:rPr>
        <w:t xml:space="preserve">Introduce the terms Large Organic Molecules and Small Organic Molecules with examples. Students will need this information to explain digestion and biosynthesis.  </w:t>
      </w:r>
    </w:p>
    <w:p w14:paraId="2681C68B" w14:textId="77777777" w:rsidR="008A16AD" w:rsidRPr="008A16AD" w:rsidRDefault="008A16AD" w:rsidP="008A16AD">
      <w:pPr>
        <w:spacing w:after="0"/>
        <w:ind w:left="360"/>
        <w:textAlignment w:val="baseline"/>
        <w:rPr>
          <w:color w:val="000000"/>
        </w:rPr>
      </w:pPr>
    </w:p>
    <w:p w14:paraId="5BAA8422" w14:textId="07106524" w:rsidR="00421FB4" w:rsidRDefault="00421FB4" w:rsidP="00421FB4">
      <w:pPr>
        <w:pStyle w:val="Heading3"/>
      </w:pPr>
      <w:r>
        <w:t>Modifications</w:t>
      </w:r>
    </w:p>
    <w:p w14:paraId="379BEAB0" w14:textId="77777777" w:rsidR="00421FB4" w:rsidRDefault="00421FB4" w:rsidP="00421FB4"/>
    <w:p w14:paraId="73872FB6" w14:textId="1FE09357" w:rsidR="00421FB4" w:rsidRDefault="00421FB4" w:rsidP="00421FB4">
      <w:pPr>
        <w:pStyle w:val="Heading3"/>
      </w:pPr>
      <w:r w:rsidRPr="00D438F2">
        <w:t>Extending the Learning</w:t>
      </w:r>
      <w:r>
        <w:t xml:space="preserve"> </w:t>
      </w:r>
    </w:p>
    <w:p w14:paraId="243E47CA" w14:textId="77777777" w:rsidR="00421FB4" w:rsidRDefault="00421FB4">
      <w:pPr>
        <w:spacing w:after="0"/>
        <w:rPr>
          <w:b/>
          <w:kern w:val="28"/>
          <w:sz w:val="36"/>
        </w:rPr>
      </w:pPr>
      <w:r>
        <w:br w:type="page"/>
      </w:r>
    </w:p>
    <w:p w14:paraId="0454CECD" w14:textId="77777777" w:rsidR="00421FB4" w:rsidRDefault="00421FB4" w:rsidP="00421FB4">
      <w:pPr>
        <w:pStyle w:val="Heading1"/>
      </w:pPr>
      <w:r w:rsidRPr="00D438F2">
        <w:lastRenderedPageBreak/>
        <w:t>Activit</w:t>
      </w:r>
      <w:r w:rsidR="00693F4E">
        <w:t>y 5.3: Explaining How Cows Grow: Digestion (40 min)</w:t>
      </w:r>
    </w:p>
    <w:p w14:paraId="448E4DB6" w14:textId="492F0A53" w:rsidR="00421FB4" w:rsidRDefault="00421FB4" w:rsidP="00421FB4">
      <w:pPr>
        <w:pStyle w:val="Heading2"/>
      </w:pPr>
      <w:r>
        <w:t>Overview and Preparation</w:t>
      </w:r>
    </w:p>
    <w:p w14:paraId="224824A6" w14:textId="77777777" w:rsidR="00421FB4" w:rsidRPr="002B5F20" w:rsidRDefault="00421FB4" w:rsidP="00421FB4">
      <w:pPr>
        <w:pStyle w:val="Heading3"/>
      </w:pPr>
      <w:r>
        <w:t>Target Student Performance</w:t>
      </w:r>
    </w:p>
    <w:p w14:paraId="44B2AC80" w14:textId="77777777" w:rsidR="00421FB4" w:rsidRPr="00D438F2" w:rsidRDefault="00693F4E" w:rsidP="00693F4E">
      <w:pPr>
        <w:spacing w:beforeLines="40" w:before="96" w:afterLines="40" w:after="96"/>
      </w:pPr>
      <w:r>
        <w:t>Students explain how matter moves and changes and how energy changes during digestion in a cow (connecting macroscopic observations with atomic-molecular models and using the principles of conservation of matter and energy).</w:t>
      </w:r>
      <w:r w:rsidR="00421FB4" w:rsidRPr="00D438F2">
        <w:t xml:space="preserve"> </w:t>
      </w:r>
    </w:p>
    <w:p w14:paraId="15908D2F" w14:textId="77777777" w:rsidR="00421FB4" w:rsidRDefault="00421FB4" w:rsidP="00421FB4">
      <w:pPr>
        <w:pStyle w:val="Heading3"/>
      </w:pPr>
      <w:r>
        <w:t>Resources You Provide</w:t>
      </w:r>
    </w:p>
    <w:p w14:paraId="65850004" w14:textId="77777777" w:rsidR="00421FB4" w:rsidRPr="002B5F20" w:rsidRDefault="00C846B3" w:rsidP="00B34DC6">
      <w:pPr>
        <w:pStyle w:val="ListParagraph"/>
        <w:numPr>
          <w:ilvl w:val="0"/>
          <w:numId w:val="30"/>
        </w:numPr>
        <w:ind w:left="360"/>
      </w:pPr>
      <w:r>
        <w:t xml:space="preserve">(From previous lesson) </w:t>
      </w:r>
      <w:r w:rsidRPr="00053DD9">
        <w:rPr>
          <w:color w:val="0000FF"/>
        </w:rPr>
        <w:t>3.3 Evidence-Based Arguments for Mealworms Eatin</w:t>
      </w:r>
      <w:r>
        <w:rPr>
          <w:color w:val="0000FF"/>
        </w:rPr>
        <w:t>g</w:t>
      </w:r>
    </w:p>
    <w:p w14:paraId="3A5E7F48" w14:textId="77777777" w:rsidR="00421FB4" w:rsidRPr="00D438F2" w:rsidRDefault="00421FB4" w:rsidP="00421FB4">
      <w:pPr>
        <w:pStyle w:val="Heading3"/>
      </w:pPr>
      <w:r w:rsidRPr="00D438F2">
        <w:t>Resources Provided</w:t>
      </w:r>
    </w:p>
    <w:p w14:paraId="5645C13A" w14:textId="77777777" w:rsidR="00C846B3" w:rsidRPr="00334C92" w:rsidRDefault="00C846B3" w:rsidP="00B34DC6">
      <w:pPr>
        <w:pStyle w:val="ListParagraph"/>
        <w:numPr>
          <w:ilvl w:val="0"/>
          <w:numId w:val="31"/>
        </w:numPr>
        <w:spacing w:after="0"/>
        <w:rPr>
          <w:color w:val="0000FF"/>
        </w:rPr>
      </w:pPr>
      <w:r>
        <w:rPr>
          <w:color w:val="0000FF"/>
        </w:rPr>
        <w:t>5</w:t>
      </w:r>
      <w:r w:rsidRPr="00334C92">
        <w:rPr>
          <w:color w:val="0000FF"/>
        </w:rPr>
        <w:t>.</w:t>
      </w:r>
      <w:r>
        <w:rPr>
          <w:color w:val="0000FF"/>
        </w:rPr>
        <w:t>3</w:t>
      </w:r>
      <w:r w:rsidRPr="00334C92">
        <w:rPr>
          <w:color w:val="0000FF"/>
        </w:rPr>
        <w:t xml:space="preserve"> Explaining </w:t>
      </w:r>
      <w:r>
        <w:rPr>
          <w:color w:val="0000FF"/>
        </w:rPr>
        <w:t xml:space="preserve">How Cows Grow: </w:t>
      </w:r>
      <w:r w:rsidRPr="00334C92">
        <w:rPr>
          <w:color w:val="0000FF"/>
        </w:rPr>
        <w:t xml:space="preserve">Digestion </w:t>
      </w:r>
      <w:r>
        <w:rPr>
          <w:color w:val="0000FF"/>
        </w:rPr>
        <w:t>PPT</w:t>
      </w:r>
    </w:p>
    <w:p w14:paraId="4D12A044" w14:textId="77777777" w:rsidR="00C846B3" w:rsidRPr="00334C92" w:rsidRDefault="00C846B3" w:rsidP="00B34DC6">
      <w:pPr>
        <w:pStyle w:val="ListParagraph"/>
        <w:numPr>
          <w:ilvl w:val="0"/>
          <w:numId w:val="31"/>
        </w:numPr>
        <w:spacing w:after="0"/>
        <w:rPr>
          <w:color w:val="0000FF"/>
        </w:rPr>
      </w:pPr>
      <w:r>
        <w:rPr>
          <w:color w:val="0000FF"/>
        </w:rPr>
        <w:t>5</w:t>
      </w:r>
      <w:r w:rsidRPr="00334C92">
        <w:rPr>
          <w:color w:val="0000FF"/>
        </w:rPr>
        <w:t>.</w:t>
      </w:r>
      <w:r>
        <w:rPr>
          <w:color w:val="0000FF"/>
        </w:rPr>
        <w:t>3</w:t>
      </w:r>
      <w:r w:rsidRPr="00334C92">
        <w:rPr>
          <w:color w:val="0000FF"/>
        </w:rPr>
        <w:t xml:space="preserve"> Explanations Tool for Cow Digestion </w:t>
      </w:r>
      <w:r>
        <w:t>(1 per student)</w:t>
      </w:r>
    </w:p>
    <w:p w14:paraId="5E9B3482" w14:textId="77777777" w:rsidR="00C846B3" w:rsidRPr="00225FA7" w:rsidRDefault="00C846B3" w:rsidP="00B34DC6">
      <w:pPr>
        <w:pStyle w:val="ListParagraph"/>
        <w:numPr>
          <w:ilvl w:val="0"/>
          <w:numId w:val="31"/>
        </w:numPr>
        <w:spacing w:after="0"/>
        <w:rPr>
          <w:color w:val="7030A0"/>
        </w:rPr>
      </w:pPr>
      <w:r w:rsidRPr="00225FA7">
        <w:rPr>
          <w:color w:val="7030A0"/>
        </w:rPr>
        <w:t>5.3 Grading the Explanations Tools for Cow Digestion</w:t>
      </w:r>
    </w:p>
    <w:p w14:paraId="033A36F9" w14:textId="77777777" w:rsidR="00421FB4" w:rsidRPr="00C846B3" w:rsidRDefault="00C846B3" w:rsidP="00B34DC6">
      <w:pPr>
        <w:pStyle w:val="ListParagraph"/>
        <w:numPr>
          <w:ilvl w:val="0"/>
          <w:numId w:val="6"/>
        </w:numPr>
        <w:jc w:val="both"/>
        <w:rPr>
          <w:color w:val="0000FF"/>
        </w:rPr>
      </w:pPr>
      <w:r>
        <w:rPr>
          <w:color w:val="000000" w:themeColor="text1"/>
        </w:rPr>
        <w:t xml:space="preserve">(Optional) </w:t>
      </w:r>
      <w:r>
        <w:rPr>
          <w:color w:val="0432FF"/>
        </w:rPr>
        <w:t>5.3</w:t>
      </w:r>
      <w:r w:rsidRPr="008D7423">
        <w:rPr>
          <w:color w:val="0432FF"/>
        </w:rPr>
        <w:t xml:space="preserve"> </w:t>
      </w:r>
      <w:r>
        <w:rPr>
          <w:color w:val="0432FF"/>
        </w:rPr>
        <w:t xml:space="preserve">How do Digest Food? Reading </w:t>
      </w:r>
      <w:r>
        <w:rPr>
          <w:color w:val="000000" w:themeColor="text1"/>
        </w:rPr>
        <w:t>(1 per student)</w:t>
      </w:r>
    </w:p>
    <w:p w14:paraId="6B5B9677" w14:textId="77777777" w:rsidR="00421FB4" w:rsidRPr="00D438F2" w:rsidRDefault="00421FB4" w:rsidP="00421FB4">
      <w:pPr>
        <w:pStyle w:val="Heading3"/>
      </w:pPr>
      <w:r>
        <w:t xml:space="preserve">Recurring </w:t>
      </w:r>
      <w:r w:rsidRPr="00D438F2">
        <w:t>Resources</w:t>
      </w:r>
    </w:p>
    <w:p w14:paraId="33A85349" w14:textId="77777777" w:rsidR="00C846B3" w:rsidRPr="00E82761" w:rsidRDefault="00C846B3" w:rsidP="00B34DC6">
      <w:pPr>
        <w:pStyle w:val="ListParagraph"/>
        <w:numPr>
          <w:ilvl w:val="0"/>
          <w:numId w:val="31"/>
        </w:numPr>
        <w:rPr>
          <w:color w:val="0000FF"/>
        </w:rPr>
      </w:pPr>
      <w:r w:rsidRPr="005E37F1">
        <w:rPr>
          <w:color w:val="0000FF"/>
        </w:rPr>
        <w:t>Animals Matter Tracing Tool</w:t>
      </w:r>
      <w:r>
        <w:rPr>
          <w:color w:val="0000FF"/>
        </w:rPr>
        <w:t xml:space="preserve"> </w:t>
      </w:r>
      <w:r w:rsidRPr="005E37F1">
        <w:rPr>
          <w:color w:val="000000" w:themeColor="text1"/>
        </w:rPr>
        <w:t>(1 per student)</w:t>
      </w:r>
    </w:p>
    <w:p w14:paraId="5B8FF242" w14:textId="77777777" w:rsidR="00C846B3" w:rsidRPr="005A244C" w:rsidRDefault="00C846B3" w:rsidP="00B34DC6">
      <w:pPr>
        <w:pStyle w:val="ListParagraph"/>
        <w:numPr>
          <w:ilvl w:val="0"/>
          <w:numId w:val="31"/>
        </w:numPr>
        <w:rPr>
          <w:color w:val="7030A0"/>
        </w:rPr>
      </w:pPr>
      <w:r w:rsidRPr="005A244C">
        <w:rPr>
          <w:color w:val="7030A0"/>
        </w:rPr>
        <w:t>Assessing the Animals Matter Tracing Tool</w:t>
      </w:r>
    </w:p>
    <w:p w14:paraId="3C4DA68B" w14:textId="77777777" w:rsidR="00C846B3" w:rsidRPr="004C4D6C" w:rsidRDefault="00C846B3" w:rsidP="00B34DC6">
      <w:pPr>
        <w:pStyle w:val="ListParagraph"/>
        <w:numPr>
          <w:ilvl w:val="0"/>
          <w:numId w:val="31"/>
        </w:numPr>
        <w:spacing w:after="0"/>
        <w:jc w:val="both"/>
        <w:rPr>
          <w:color w:val="0000FF"/>
        </w:rPr>
      </w:pPr>
      <w:r w:rsidRPr="00955D20">
        <w:rPr>
          <w:color w:val="0000FF"/>
        </w:rPr>
        <w:t>Cow 11 x 17 Poster</w:t>
      </w:r>
      <w:r>
        <w:rPr>
          <w:color w:val="0000FF"/>
        </w:rPr>
        <w:t xml:space="preserve"> </w:t>
      </w:r>
      <w:r>
        <w:t>(1 per pair of students)</w:t>
      </w:r>
    </w:p>
    <w:p w14:paraId="09FAF0CD" w14:textId="77777777" w:rsidR="00C846B3" w:rsidRPr="004C4D6C" w:rsidRDefault="00C846B3" w:rsidP="00B34DC6">
      <w:pPr>
        <w:pStyle w:val="ListParagraph"/>
        <w:numPr>
          <w:ilvl w:val="0"/>
          <w:numId w:val="31"/>
        </w:numPr>
        <w:jc w:val="both"/>
        <w:rPr>
          <w:color w:val="0000FF"/>
        </w:rPr>
      </w:pPr>
      <w:r w:rsidRPr="00A656E5">
        <w:t xml:space="preserve">(Optional) </w:t>
      </w:r>
      <w:r w:rsidRPr="00A656E5">
        <w:rPr>
          <w:color w:val="0000FF"/>
        </w:rPr>
        <w:t xml:space="preserve">Example </w:t>
      </w:r>
      <w:r>
        <w:rPr>
          <w:color w:val="0000FF"/>
        </w:rPr>
        <w:t>Animal</w:t>
      </w:r>
      <w:r w:rsidRPr="00A656E5">
        <w:rPr>
          <w:color w:val="0000FF"/>
        </w:rPr>
        <w:t xml:space="preserve"> Explanations Handout </w:t>
      </w:r>
      <w:r w:rsidRPr="00A656E5">
        <w:t>(1 per student or per group)</w:t>
      </w:r>
    </w:p>
    <w:p w14:paraId="7AF494D4" w14:textId="77777777" w:rsidR="00C846B3" w:rsidRPr="00F519D3" w:rsidRDefault="00C846B3" w:rsidP="00B34DC6">
      <w:pPr>
        <w:pStyle w:val="ListParagraph"/>
        <w:numPr>
          <w:ilvl w:val="0"/>
          <w:numId w:val="31"/>
        </w:numPr>
        <w:jc w:val="both"/>
        <w:rPr>
          <w:color w:val="0000FF"/>
        </w:rPr>
      </w:pPr>
      <w:r w:rsidRPr="005E37F1">
        <w:rPr>
          <w:color w:val="00B050"/>
        </w:rPr>
        <w:t xml:space="preserve">Digestion and Biosynthesis of Carbohydrates 11 x 17 Poster </w:t>
      </w:r>
      <w:r>
        <w:t>(1 per class)</w:t>
      </w:r>
    </w:p>
    <w:p w14:paraId="13FE773D" w14:textId="77777777" w:rsidR="00C846B3" w:rsidRPr="00F519D3" w:rsidRDefault="00C846B3" w:rsidP="00B34DC6">
      <w:pPr>
        <w:pStyle w:val="ListParagraph"/>
        <w:numPr>
          <w:ilvl w:val="0"/>
          <w:numId w:val="31"/>
        </w:numPr>
        <w:jc w:val="both"/>
        <w:rPr>
          <w:color w:val="0000FF"/>
        </w:rPr>
      </w:pPr>
      <w:r w:rsidRPr="005E37F1">
        <w:rPr>
          <w:color w:val="00B050"/>
        </w:rPr>
        <w:t xml:space="preserve">Digestion and Biosynthesis of Fat 11 x 17 Poster </w:t>
      </w:r>
      <w:r>
        <w:t>(1 per class)</w:t>
      </w:r>
    </w:p>
    <w:p w14:paraId="24311A21" w14:textId="77777777" w:rsidR="00C846B3" w:rsidRPr="006E76EE" w:rsidRDefault="00C846B3" w:rsidP="00B34DC6">
      <w:pPr>
        <w:pStyle w:val="ListParagraph"/>
        <w:numPr>
          <w:ilvl w:val="0"/>
          <w:numId w:val="31"/>
        </w:numPr>
        <w:jc w:val="both"/>
        <w:rPr>
          <w:color w:val="0000FF"/>
        </w:rPr>
      </w:pPr>
      <w:r w:rsidRPr="005E37F1">
        <w:rPr>
          <w:color w:val="00B050"/>
        </w:rPr>
        <w:t xml:space="preserve">Digestion and Biosynthesis of Protein 11 x 17 Poster </w:t>
      </w:r>
      <w:r>
        <w:t>(1 per class)</w:t>
      </w:r>
    </w:p>
    <w:p w14:paraId="0AC43BF5" w14:textId="77777777" w:rsidR="00C846B3" w:rsidRPr="00334C92" w:rsidRDefault="00C846B3" w:rsidP="00B34DC6">
      <w:pPr>
        <w:pStyle w:val="ListParagraph"/>
        <w:numPr>
          <w:ilvl w:val="0"/>
          <w:numId w:val="31"/>
        </w:numPr>
        <w:rPr>
          <w:color w:val="0000FF"/>
        </w:rPr>
      </w:pPr>
      <w:r w:rsidRPr="005E37F1">
        <w:rPr>
          <w:color w:val="00B050"/>
        </w:rPr>
        <w:t xml:space="preserve">Three Questions 11 x 17 Poster </w:t>
      </w:r>
      <w:r>
        <w:t>(1 per class)</w:t>
      </w:r>
    </w:p>
    <w:p w14:paraId="253CE2EC" w14:textId="77777777" w:rsidR="00421FB4" w:rsidRPr="00C846B3" w:rsidRDefault="00C846B3" w:rsidP="00B34DC6">
      <w:pPr>
        <w:pStyle w:val="ListParagraph"/>
        <w:numPr>
          <w:ilvl w:val="0"/>
          <w:numId w:val="31"/>
        </w:numPr>
        <w:rPr>
          <w:color w:val="0000FF"/>
        </w:rPr>
      </w:pPr>
      <w:r w:rsidRPr="005E37F1">
        <w:rPr>
          <w:color w:val="00B050"/>
        </w:rPr>
        <w:t xml:space="preserve">Three Questions Handout </w:t>
      </w:r>
      <w:r>
        <w:t>(1 per student)</w:t>
      </w:r>
    </w:p>
    <w:p w14:paraId="2BDA4510" w14:textId="77777777" w:rsidR="00421FB4" w:rsidRPr="00D438F2" w:rsidRDefault="00421FB4" w:rsidP="00421FB4">
      <w:pPr>
        <w:pStyle w:val="Heading3"/>
      </w:pPr>
      <w:r w:rsidRPr="00D438F2">
        <w:t>Setup</w:t>
      </w:r>
    </w:p>
    <w:p w14:paraId="6F983BAB" w14:textId="2CABDC7C" w:rsidR="00C846B3" w:rsidRDefault="00C846B3" w:rsidP="00C846B3">
      <w:r w:rsidRPr="00334C92">
        <w:t xml:space="preserve">Print one copy of the </w:t>
      </w:r>
      <w:r>
        <w:rPr>
          <w:color w:val="0000FF"/>
        </w:rPr>
        <w:t>5</w:t>
      </w:r>
      <w:r w:rsidRPr="00334C92">
        <w:rPr>
          <w:color w:val="0000FF"/>
        </w:rPr>
        <w:t>.</w:t>
      </w:r>
      <w:r>
        <w:rPr>
          <w:color w:val="0000FF"/>
        </w:rPr>
        <w:t>3</w:t>
      </w:r>
      <w:r w:rsidRPr="00334C92">
        <w:rPr>
          <w:color w:val="0000FF"/>
        </w:rPr>
        <w:t xml:space="preserve"> Explanations Tool for Cow Digestion</w:t>
      </w:r>
      <w:r w:rsidRPr="00334C92">
        <w:t xml:space="preserve"> </w:t>
      </w:r>
      <w:r>
        <w:t xml:space="preserve">and </w:t>
      </w:r>
      <w:r>
        <w:rPr>
          <w:color w:val="0432FF"/>
        </w:rPr>
        <w:t>5.3</w:t>
      </w:r>
      <w:r w:rsidRPr="008D7423">
        <w:rPr>
          <w:color w:val="0432FF"/>
        </w:rPr>
        <w:t xml:space="preserve"> </w:t>
      </w:r>
      <w:r>
        <w:rPr>
          <w:color w:val="0432FF"/>
        </w:rPr>
        <w:t xml:space="preserve">How do Animals Get the Matter and Energy They Need to Grow, Move, and Function? Reading </w:t>
      </w:r>
      <w:r>
        <w:rPr>
          <w:color w:val="000000" w:themeColor="text1"/>
        </w:rPr>
        <w:t xml:space="preserve">(if you choose to use it) </w:t>
      </w:r>
      <w:r w:rsidRPr="00334C92">
        <w:t>for each student. Prepare a computer and a projector to display the PPT.</w:t>
      </w:r>
      <w:r>
        <w:t xml:space="preserve"> Print and hang the </w:t>
      </w:r>
      <w:r w:rsidRPr="008C7FED">
        <w:rPr>
          <w:color w:val="0000FF"/>
        </w:rPr>
        <w:t xml:space="preserve">Digestion and Biosynthesis </w:t>
      </w:r>
      <w:r>
        <w:rPr>
          <w:color w:val="0000FF"/>
        </w:rPr>
        <w:t xml:space="preserve">11 x 17 </w:t>
      </w:r>
      <w:r w:rsidRPr="008C7FED">
        <w:rPr>
          <w:color w:val="0000FF"/>
        </w:rPr>
        <w:t>Posters</w:t>
      </w:r>
      <w:r w:rsidRPr="00F519D3">
        <w:t>.</w:t>
      </w:r>
      <w:r w:rsidRPr="0067717F">
        <w:t xml:space="preserve"> </w:t>
      </w:r>
      <w:r w:rsidRPr="00634A86">
        <w:t xml:space="preserve">In this activity, your students will need to use the </w:t>
      </w:r>
      <w:r w:rsidRPr="0045256D">
        <w:rPr>
          <w:color w:val="00B050"/>
        </w:rPr>
        <w:t xml:space="preserve">Three Questions Explanation Checklist </w:t>
      </w:r>
      <w:r w:rsidRPr="00634A86">
        <w:t xml:space="preserve">on the back of the </w:t>
      </w:r>
      <w:r w:rsidRPr="0045256D">
        <w:rPr>
          <w:color w:val="00B050"/>
        </w:rPr>
        <w:t>Three Questions Handout</w:t>
      </w:r>
      <w:r w:rsidRPr="00634A86">
        <w:t xml:space="preserve">. Be sure to have this available to </w:t>
      </w:r>
      <w:r w:rsidR="005601D4" w:rsidRPr="00634A86">
        <w:t>students and</w:t>
      </w:r>
      <w:r w:rsidRPr="00634A86">
        <w:t xml:space="preserve"> see the notes in the Modifications at the end of the Activity for ideas about how to use it.</w:t>
      </w:r>
    </w:p>
    <w:p w14:paraId="3E360C8D" w14:textId="375505AF" w:rsidR="00421FB4" w:rsidRPr="00CD686F" w:rsidRDefault="00421FB4" w:rsidP="00421FB4">
      <w:pPr>
        <w:pStyle w:val="Heading2"/>
        <w:rPr>
          <w:color w:val="FF0000"/>
        </w:rPr>
      </w:pPr>
      <w:r w:rsidRPr="00D438F2">
        <w:t>Directions</w:t>
      </w:r>
      <w:r>
        <w:t xml:space="preserve"> </w:t>
      </w:r>
    </w:p>
    <w:tbl>
      <w:tblPr>
        <w:tblStyle w:val="TableGrid"/>
        <w:tblW w:w="9273" w:type="dxa"/>
        <w:tblLayout w:type="fixed"/>
        <w:tblLook w:val="04A0" w:firstRow="1" w:lastRow="0" w:firstColumn="1" w:lastColumn="0" w:noHBand="0" w:noVBand="1"/>
      </w:tblPr>
      <w:tblGrid>
        <w:gridCol w:w="9273"/>
      </w:tblGrid>
      <w:tr w:rsidR="00C846B3" w:rsidRPr="002B213D" w14:paraId="31229C80" w14:textId="77777777" w:rsidTr="00C846B3">
        <w:trPr>
          <w:trHeight w:val="350"/>
        </w:trPr>
        <w:tc>
          <w:tcPr>
            <w:tcW w:w="9273" w:type="dxa"/>
          </w:tcPr>
          <w:p w14:paraId="3A8C59C2" w14:textId="77777777" w:rsidR="00C846B3" w:rsidRPr="001C5DDC" w:rsidRDefault="00C846B3" w:rsidP="00B34DC6">
            <w:pPr>
              <w:pStyle w:val="List1"/>
              <w:numPr>
                <w:ilvl w:val="0"/>
                <w:numId w:val="34"/>
              </w:numPr>
              <w:rPr>
                <w:b/>
              </w:rPr>
            </w:pPr>
            <w:r w:rsidRPr="001C5DDC">
              <w:rPr>
                <w:b/>
              </w:rPr>
              <w:t>Use the instructional model to show students where they are in the course of the unit.</w:t>
            </w:r>
          </w:p>
          <w:p w14:paraId="355C4DD4" w14:textId="77777777" w:rsidR="00C846B3" w:rsidRPr="00BB6D33" w:rsidRDefault="00C846B3" w:rsidP="00C846B3">
            <w:pPr>
              <w:rPr>
                <w:b/>
              </w:rPr>
            </w:pPr>
            <w:r>
              <w:t>Show slide 2</w:t>
            </w:r>
            <w:r w:rsidRPr="00CE0235">
              <w:t xml:space="preserve"> of the </w:t>
            </w:r>
            <w:r>
              <w:rPr>
                <w:color w:val="0000FF"/>
              </w:rPr>
              <w:t>5.3</w:t>
            </w:r>
            <w:r w:rsidRPr="00334C92">
              <w:rPr>
                <w:color w:val="0000FF"/>
              </w:rPr>
              <w:t xml:space="preserve"> Explaining </w:t>
            </w:r>
            <w:r>
              <w:rPr>
                <w:color w:val="0000FF"/>
              </w:rPr>
              <w:t xml:space="preserve">How Cows Grow: </w:t>
            </w:r>
            <w:r w:rsidRPr="00334C92">
              <w:rPr>
                <w:color w:val="0000FF"/>
              </w:rPr>
              <w:t xml:space="preserve">Digestion </w:t>
            </w:r>
            <w:r>
              <w:rPr>
                <w:color w:val="0000FF"/>
              </w:rPr>
              <w:t>PPT</w:t>
            </w:r>
            <w:r>
              <w:t>.</w:t>
            </w:r>
          </w:p>
        </w:tc>
      </w:tr>
      <w:tr w:rsidR="00C846B3" w:rsidRPr="002B213D" w14:paraId="1C8592F4" w14:textId="77777777" w:rsidTr="00C846B3">
        <w:trPr>
          <w:trHeight w:val="73"/>
        </w:trPr>
        <w:tc>
          <w:tcPr>
            <w:tcW w:w="9273" w:type="dxa"/>
          </w:tcPr>
          <w:p w14:paraId="17DAB637" w14:textId="77777777" w:rsidR="00C846B3" w:rsidRDefault="00C846B3" w:rsidP="00B34DC6">
            <w:pPr>
              <w:pStyle w:val="List1"/>
              <w:numPr>
                <w:ilvl w:val="0"/>
                <w:numId w:val="34"/>
              </w:numPr>
              <w:rPr>
                <w:b/>
              </w:rPr>
            </w:pPr>
            <w:r>
              <w:rPr>
                <w:b/>
              </w:rPr>
              <w:t>Remind students of their unanswered questions.</w:t>
            </w:r>
          </w:p>
          <w:p w14:paraId="3C8D1C0B" w14:textId="77777777" w:rsidR="00C846B3" w:rsidRPr="008C7FED" w:rsidRDefault="00C846B3" w:rsidP="00C846B3">
            <w:pPr>
              <w:pStyle w:val="List1"/>
              <w:ind w:left="0" w:firstLine="0"/>
              <w:rPr>
                <w:b/>
              </w:rPr>
            </w:pPr>
            <w:r>
              <w:t xml:space="preserve">Using slide 3 of the PPT have students revisit their arguments and unanswered questions from the Mealworm Investigation by looking at </w:t>
            </w:r>
            <w:r w:rsidRPr="00053DD9">
              <w:rPr>
                <w:color w:val="0000FF"/>
              </w:rPr>
              <w:t xml:space="preserve">3.3 Evidence-Based Arguments for Mealworms Eating. </w:t>
            </w:r>
          </w:p>
          <w:p w14:paraId="0C79B774" w14:textId="77777777" w:rsidR="00C846B3" w:rsidRDefault="00C846B3" w:rsidP="00B34DC6">
            <w:pPr>
              <w:pStyle w:val="List1"/>
              <w:numPr>
                <w:ilvl w:val="0"/>
                <w:numId w:val="30"/>
              </w:numPr>
              <w:spacing w:after="0"/>
              <w:ind w:left="346"/>
            </w:pPr>
            <w:r>
              <w:lastRenderedPageBreak/>
              <w:t>Remind students that after explaining cellular respiration in Lesson 4.2 there were still unanswered questions about how animals grow and where the glucose needed for cellular respiration comes from.</w:t>
            </w:r>
          </w:p>
          <w:p w14:paraId="347F8E5F" w14:textId="77777777" w:rsidR="00C846B3" w:rsidRPr="008C7FED" w:rsidRDefault="00C846B3" w:rsidP="00B34DC6">
            <w:pPr>
              <w:pStyle w:val="List1"/>
              <w:numPr>
                <w:ilvl w:val="0"/>
                <w:numId w:val="30"/>
              </w:numPr>
              <w:ind w:left="346"/>
            </w:pPr>
            <w:r>
              <w:t>In today’s lesson, students will use what they learned in Lesson 5.1 (and 5.2) to explain how cows get food to their bodies’ cells.</w:t>
            </w:r>
          </w:p>
        </w:tc>
      </w:tr>
      <w:tr w:rsidR="00C846B3" w:rsidRPr="002B213D" w14:paraId="34818CAB" w14:textId="77777777" w:rsidTr="00C846B3">
        <w:trPr>
          <w:trHeight w:val="350"/>
        </w:trPr>
        <w:tc>
          <w:tcPr>
            <w:tcW w:w="9273" w:type="dxa"/>
          </w:tcPr>
          <w:p w14:paraId="4B635635" w14:textId="77777777" w:rsidR="00C846B3" w:rsidRPr="002B213D" w:rsidRDefault="00C846B3" w:rsidP="00B34DC6">
            <w:pPr>
              <w:pStyle w:val="ListParagraph"/>
              <w:numPr>
                <w:ilvl w:val="0"/>
                <w:numId w:val="34"/>
              </w:numPr>
              <w:contextualSpacing w:val="0"/>
              <w:rPr>
                <w:b/>
                <w:i/>
                <w:iCs/>
                <w:color w:val="404040" w:themeColor="text1" w:themeTint="BF"/>
              </w:rPr>
            </w:pPr>
            <w:r w:rsidRPr="002B213D">
              <w:rPr>
                <w:b/>
              </w:rPr>
              <w:lastRenderedPageBreak/>
              <w:t xml:space="preserve">Have students </w:t>
            </w:r>
            <w:r>
              <w:rPr>
                <w:b/>
              </w:rPr>
              <w:t>review the process of digestion.</w:t>
            </w:r>
          </w:p>
          <w:p w14:paraId="3CEF189B" w14:textId="77777777" w:rsidR="00C846B3" w:rsidRPr="003B5BD9" w:rsidRDefault="00C846B3" w:rsidP="00C846B3">
            <w:pPr>
              <w:ind w:left="-18"/>
              <w:rPr>
                <w:b/>
              </w:rPr>
            </w:pPr>
            <w:r w:rsidRPr="009D6CB1">
              <w:t xml:space="preserve">Use slides </w:t>
            </w:r>
            <w:r>
              <w:t>4</w:t>
            </w:r>
            <w:r w:rsidRPr="009D6CB1">
              <w:t>-</w:t>
            </w:r>
            <w:r>
              <w:t>5</w:t>
            </w:r>
            <w:r w:rsidRPr="009D6CB1">
              <w:t xml:space="preserve"> of the </w:t>
            </w:r>
            <w:r>
              <w:rPr>
                <w:color w:val="0000FF"/>
              </w:rPr>
              <w:t xml:space="preserve">5.3 </w:t>
            </w:r>
            <w:r w:rsidRPr="00334C92">
              <w:rPr>
                <w:color w:val="0000FF"/>
              </w:rPr>
              <w:t xml:space="preserve">Explaining </w:t>
            </w:r>
            <w:r>
              <w:rPr>
                <w:color w:val="0000FF"/>
              </w:rPr>
              <w:t xml:space="preserve">How Cows Grow: </w:t>
            </w:r>
            <w:r w:rsidRPr="00334C92">
              <w:rPr>
                <w:color w:val="0000FF"/>
              </w:rPr>
              <w:t xml:space="preserve">Digestion </w:t>
            </w:r>
            <w:r>
              <w:rPr>
                <w:color w:val="0000FF"/>
              </w:rPr>
              <w:t>PPT</w:t>
            </w:r>
            <w:r w:rsidRPr="009D6CB1" w:rsidDel="00BB6D33">
              <w:rPr>
                <w:color w:val="0000FF"/>
              </w:rPr>
              <w:t xml:space="preserve"> </w:t>
            </w:r>
            <w:r w:rsidRPr="009D6CB1">
              <w:t xml:space="preserve">to guide students through a </w:t>
            </w:r>
            <w:r>
              <w:t>review</w:t>
            </w:r>
            <w:r w:rsidRPr="009D6CB1">
              <w:t xml:space="preserve"> of digestion</w:t>
            </w:r>
            <w:r>
              <w:t>.</w:t>
            </w:r>
          </w:p>
          <w:p w14:paraId="3B8FB49F" w14:textId="77777777" w:rsidR="00C846B3" w:rsidRPr="002B213D" w:rsidRDefault="00C846B3" w:rsidP="00B34DC6">
            <w:pPr>
              <w:pStyle w:val="ListParagraph"/>
              <w:numPr>
                <w:ilvl w:val="0"/>
                <w:numId w:val="32"/>
              </w:numPr>
              <w:spacing w:after="0"/>
              <w:ind w:left="342"/>
            </w:pPr>
            <w:r w:rsidRPr="002B213D">
              <w:t xml:space="preserve">Use Slide </w:t>
            </w:r>
            <w:r>
              <w:t>4</w:t>
            </w:r>
            <w:r w:rsidRPr="002B213D">
              <w:t xml:space="preserve"> to review how animals use food to grow. Ask students for their ideas about what they remember from the previous activity.</w:t>
            </w:r>
          </w:p>
          <w:p w14:paraId="13110817" w14:textId="77777777" w:rsidR="00C846B3" w:rsidRPr="002B213D" w:rsidRDefault="00C846B3" w:rsidP="00B34DC6">
            <w:pPr>
              <w:pStyle w:val="ListParagraph"/>
              <w:numPr>
                <w:ilvl w:val="0"/>
                <w:numId w:val="32"/>
              </w:numPr>
              <w:spacing w:after="0"/>
              <w:ind w:left="342"/>
            </w:pPr>
            <w:r w:rsidRPr="002B213D">
              <w:t xml:space="preserve">Use slides </w:t>
            </w:r>
            <w:r>
              <w:t>5</w:t>
            </w:r>
            <w:r w:rsidRPr="002B213D">
              <w:t xml:space="preserve"> to </w:t>
            </w:r>
            <w:r>
              <w:t>remind</w:t>
            </w:r>
            <w:r w:rsidRPr="002B213D">
              <w:t xml:space="preserve"> students what happens to the food that IS digested: Large organic molecules (polymers) are divided into small organic molecules (monomers) that go into the blood.</w:t>
            </w:r>
          </w:p>
          <w:p w14:paraId="0F70030B" w14:textId="77777777" w:rsidR="00C846B3" w:rsidRDefault="00C846B3" w:rsidP="00B34DC6">
            <w:pPr>
              <w:pStyle w:val="ListParagraph"/>
              <w:numPr>
                <w:ilvl w:val="0"/>
                <w:numId w:val="33"/>
              </w:numPr>
              <w:spacing w:after="0"/>
              <w:ind w:left="342"/>
            </w:pPr>
            <w:r w:rsidRPr="00F519D3">
              <w:t xml:space="preserve">Display the following posters in your classroom to help students visualize the </w:t>
            </w:r>
            <w:r>
              <w:t>digestion of polymers to monomers.</w:t>
            </w:r>
          </w:p>
          <w:p w14:paraId="573188AC" w14:textId="77777777" w:rsidR="00C846B3" w:rsidRPr="00F519D3" w:rsidRDefault="00C846B3" w:rsidP="00B34DC6">
            <w:pPr>
              <w:pStyle w:val="ListParagraph"/>
              <w:numPr>
                <w:ilvl w:val="0"/>
                <w:numId w:val="33"/>
              </w:numPr>
              <w:spacing w:after="0"/>
              <w:ind w:left="702"/>
            </w:pPr>
            <w:r w:rsidRPr="00F519D3">
              <w:rPr>
                <w:b/>
                <w:color w:val="222222"/>
              </w:rPr>
              <w:t>Carbohydrates:</w:t>
            </w:r>
            <w:r>
              <w:rPr>
                <w:color w:val="222222"/>
              </w:rPr>
              <w:t xml:space="preserve"> </w:t>
            </w:r>
            <w:r w:rsidRPr="00F519D3">
              <w:rPr>
                <w:color w:val="222222"/>
              </w:rPr>
              <w:t>Use the </w:t>
            </w:r>
            <w:r w:rsidRPr="0045256D">
              <w:rPr>
                <w:iCs/>
                <w:color w:val="00B050"/>
              </w:rPr>
              <w:t>Digestion and Biosynthesis of Carbohydrates 11 x 17 Poster</w:t>
            </w:r>
            <w:r w:rsidRPr="0045256D">
              <w:rPr>
                <w:color w:val="00B050"/>
              </w:rPr>
              <w:t> </w:t>
            </w:r>
            <w:r w:rsidRPr="00F519D3">
              <w:rPr>
                <w:color w:val="222222"/>
              </w:rPr>
              <w:t>to offer students a visualization of how polymers like starch (which is a type of carbohydrate)</w:t>
            </w:r>
            <w:r>
              <w:rPr>
                <w:color w:val="222222"/>
              </w:rPr>
              <w:t xml:space="preserve"> are broken apart into monomers like glucose.</w:t>
            </w:r>
          </w:p>
          <w:p w14:paraId="225519DC" w14:textId="77777777" w:rsidR="00C846B3" w:rsidRPr="0045256D" w:rsidRDefault="00C846B3" w:rsidP="00B34DC6">
            <w:pPr>
              <w:pStyle w:val="ListParagraph"/>
              <w:numPr>
                <w:ilvl w:val="0"/>
                <w:numId w:val="33"/>
              </w:numPr>
              <w:spacing w:after="0"/>
              <w:ind w:left="702"/>
              <w:rPr>
                <w:color w:val="00B050"/>
              </w:rPr>
            </w:pPr>
            <w:r w:rsidRPr="00F519D3">
              <w:rPr>
                <w:b/>
                <w:color w:val="222222"/>
              </w:rPr>
              <w:t>Fat:</w:t>
            </w:r>
            <w:r>
              <w:rPr>
                <w:color w:val="222222"/>
              </w:rPr>
              <w:t xml:space="preserve"> </w:t>
            </w:r>
            <w:r w:rsidRPr="00F519D3">
              <w:rPr>
                <w:color w:val="222222"/>
              </w:rPr>
              <w:t>Use the </w:t>
            </w:r>
            <w:r w:rsidRPr="0045256D">
              <w:rPr>
                <w:iCs/>
                <w:color w:val="00B050"/>
              </w:rPr>
              <w:t>Digestion and Biosynthesis of Fat 11 x 17 Poster</w:t>
            </w:r>
            <w:r w:rsidRPr="0045256D">
              <w:rPr>
                <w:color w:val="00B050"/>
              </w:rPr>
              <w:t> </w:t>
            </w:r>
            <w:r w:rsidRPr="00F519D3">
              <w:rPr>
                <w:color w:val="222222"/>
              </w:rPr>
              <w:t xml:space="preserve">to offer students a visualization of how </w:t>
            </w:r>
            <w:r>
              <w:rPr>
                <w:color w:val="222222"/>
              </w:rPr>
              <w:t xml:space="preserve">polymers like fat are broken apart into </w:t>
            </w:r>
            <w:r w:rsidRPr="00F519D3">
              <w:rPr>
                <w:color w:val="222222"/>
              </w:rPr>
              <w:t>monomers like fatty acids and glycerol.</w:t>
            </w:r>
          </w:p>
          <w:p w14:paraId="35CDCB90" w14:textId="77777777" w:rsidR="00C846B3" w:rsidRPr="00176328" w:rsidRDefault="00C846B3" w:rsidP="00B34DC6">
            <w:pPr>
              <w:pStyle w:val="ListParagraph"/>
              <w:numPr>
                <w:ilvl w:val="0"/>
                <w:numId w:val="32"/>
              </w:numPr>
              <w:spacing w:after="0"/>
              <w:ind w:left="702"/>
            </w:pPr>
            <w:r w:rsidRPr="0045256D">
              <w:rPr>
                <w:b/>
                <w:color w:val="000000" w:themeColor="text1"/>
              </w:rPr>
              <w:t>Proteins:</w:t>
            </w:r>
            <w:r w:rsidRPr="0045256D">
              <w:rPr>
                <w:color w:val="000000" w:themeColor="text1"/>
              </w:rPr>
              <w:t xml:space="preserve"> Use the </w:t>
            </w:r>
            <w:r w:rsidRPr="0045256D">
              <w:rPr>
                <w:iCs/>
                <w:color w:val="00B050"/>
              </w:rPr>
              <w:t>Digestion and Biosynthesis of Protein 11 x 17 Poster</w:t>
            </w:r>
            <w:r w:rsidRPr="0045256D">
              <w:rPr>
                <w:color w:val="00B050"/>
              </w:rPr>
              <w:t> </w:t>
            </w:r>
            <w:r w:rsidRPr="00F519D3">
              <w:rPr>
                <w:color w:val="222222"/>
              </w:rPr>
              <w:t>to offer students a visualization of how</w:t>
            </w:r>
            <w:r>
              <w:rPr>
                <w:color w:val="222222"/>
              </w:rPr>
              <w:t xml:space="preserve"> polymers like proteins are broken down into </w:t>
            </w:r>
            <w:r w:rsidRPr="00F519D3">
              <w:rPr>
                <w:color w:val="222222"/>
              </w:rPr>
              <w:t>amin</w:t>
            </w:r>
            <w:r>
              <w:rPr>
                <w:color w:val="222222"/>
              </w:rPr>
              <w:t>o acids.</w:t>
            </w:r>
          </w:p>
          <w:p w14:paraId="33072775" w14:textId="77777777" w:rsidR="00C846B3" w:rsidRPr="002B213D" w:rsidRDefault="00C846B3" w:rsidP="00B34DC6">
            <w:pPr>
              <w:pStyle w:val="ListParagraph"/>
              <w:numPr>
                <w:ilvl w:val="0"/>
                <w:numId w:val="32"/>
              </w:numPr>
              <w:ind w:left="706"/>
            </w:pPr>
            <w:r>
              <w:t>Note: If you only taught 5.1, you can use the posters to help students visualize the process, but do not need to focus on the names of the small organic molecules.</w:t>
            </w:r>
          </w:p>
        </w:tc>
      </w:tr>
      <w:tr w:rsidR="00C846B3" w:rsidRPr="002B213D" w14:paraId="4C07D0B6" w14:textId="77777777" w:rsidTr="00C846B3">
        <w:trPr>
          <w:trHeight w:val="350"/>
        </w:trPr>
        <w:tc>
          <w:tcPr>
            <w:tcW w:w="9273" w:type="dxa"/>
          </w:tcPr>
          <w:p w14:paraId="68FE5BCD" w14:textId="77777777" w:rsidR="00C846B3" w:rsidRDefault="00C846B3" w:rsidP="00B34DC6">
            <w:pPr>
              <w:pStyle w:val="ListParagraph"/>
              <w:numPr>
                <w:ilvl w:val="0"/>
                <w:numId w:val="34"/>
              </w:numPr>
              <w:contextualSpacing w:val="0"/>
              <w:rPr>
                <w:b/>
              </w:rPr>
            </w:pPr>
            <w:r>
              <w:rPr>
                <w:b/>
              </w:rPr>
              <w:t>Have students complete their Explanations Process Tool for Digestion.</w:t>
            </w:r>
          </w:p>
          <w:p w14:paraId="0114C5F5" w14:textId="77777777" w:rsidR="00C846B3" w:rsidRPr="008C7FED" w:rsidRDefault="00C846B3" w:rsidP="00C846B3">
            <w:pPr>
              <w:keepNext/>
              <w:keepLines/>
              <w:outlineLvl w:val="7"/>
            </w:pPr>
            <w:r>
              <w:t>Show slide 6</w:t>
            </w:r>
            <w:r w:rsidRPr="008C7FED">
              <w:t xml:space="preserve"> of the </w:t>
            </w:r>
            <w:r>
              <w:rPr>
                <w:color w:val="0000FF"/>
              </w:rPr>
              <w:t>5.3</w:t>
            </w:r>
            <w:r w:rsidRPr="00334C92">
              <w:rPr>
                <w:color w:val="0000FF"/>
              </w:rPr>
              <w:t xml:space="preserve"> Explaining </w:t>
            </w:r>
            <w:r>
              <w:rPr>
                <w:color w:val="0000FF"/>
              </w:rPr>
              <w:t xml:space="preserve">How Cows Grow: </w:t>
            </w:r>
            <w:r w:rsidRPr="00334C92">
              <w:rPr>
                <w:color w:val="0000FF"/>
              </w:rPr>
              <w:t xml:space="preserve">Digestion </w:t>
            </w:r>
            <w:r>
              <w:rPr>
                <w:color w:val="0000FF"/>
              </w:rPr>
              <w:t>PPT</w:t>
            </w:r>
            <w:r w:rsidRPr="008C7FED">
              <w:t>.</w:t>
            </w:r>
            <w:r>
              <w:t xml:space="preserve"> Give each student one copy of </w:t>
            </w:r>
            <w:r>
              <w:rPr>
                <w:color w:val="0000FF"/>
              </w:rPr>
              <w:t>5.3</w:t>
            </w:r>
            <w:r w:rsidRPr="008C7FED">
              <w:rPr>
                <w:color w:val="0000FF"/>
              </w:rPr>
              <w:t xml:space="preserve"> Explanations Tool for Cow Digestion</w:t>
            </w:r>
            <w:r w:rsidRPr="008C7FED">
              <w:t xml:space="preserve">. </w:t>
            </w:r>
          </w:p>
          <w:p w14:paraId="14FAEC7F" w14:textId="77777777" w:rsidR="00C846B3" w:rsidRPr="008C7FED" w:rsidRDefault="00C846B3" w:rsidP="00B34DC6">
            <w:pPr>
              <w:pStyle w:val="ListParagraph"/>
              <w:numPr>
                <w:ilvl w:val="0"/>
                <w:numId w:val="35"/>
              </w:numPr>
              <w:ind w:left="342"/>
            </w:pPr>
            <w:r w:rsidRPr="008C7FED">
              <w:t>Tell students that in this part of the investigation, they will combine everything they learned about how cows</w:t>
            </w:r>
            <w:r>
              <w:t xml:space="preserve"> get food to their body’s cells into an explanation</w:t>
            </w:r>
            <w:r w:rsidRPr="008C7FED">
              <w:t>.</w:t>
            </w:r>
          </w:p>
          <w:p w14:paraId="794F8938" w14:textId="77777777" w:rsidR="00C846B3" w:rsidRPr="008C7FED" w:rsidRDefault="00C846B3" w:rsidP="00B34DC6">
            <w:pPr>
              <w:pStyle w:val="ListParagraph"/>
              <w:numPr>
                <w:ilvl w:val="0"/>
                <w:numId w:val="35"/>
              </w:numPr>
              <w:ind w:left="342"/>
            </w:pPr>
            <w:r w:rsidRPr="008C7FED">
              <w:t>Remind them to consider both their evidence from the investigation as well as what they learned in the molecular modeling</w:t>
            </w:r>
            <w:r>
              <w:t xml:space="preserve"> (or tracing)</w:t>
            </w:r>
            <w:r w:rsidRPr="008C7FED">
              <w:t xml:space="preserve"> activity to construct their explanations. </w:t>
            </w:r>
          </w:p>
          <w:p w14:paraId="7B5020D0" w14:textId="77777777" w:rsidR="00C846B3" w:rsidRPr="00664FEB" w:rsidRDefault="00C846B3" w:rsidP="00B34DC6">
            <w:pPr>
              <w:pStyle w:val="ListParagraph"/>
              <w:numPr>
                <w:ilvl w:val="0"/>
                <w:numId w:val="35"/>
              </w:numPr>
              <w:ind w:left="342"/>
            </w:pPr>
            <w:r w:rsidRPr="008C7FED">
              <w:t xml:space="preserve">Give students about 10 minutes to complete the Explanations process tool. </w:t>
            </w:r>
          </w:p>
        </w:tc>
      </w:tr>
      <w:tr w:rsidR="00C846B3" w:rsidRPr="002B213D" w14:paraId="48F15C45" w14:textId="77777777" w:rsidTr="00C846B3">
        <w:trPr>
          <w:trHeight w:val="350"/>
        </w:trPr>
        <w:tc>
          <w:tcPr>
            <w:tcW w:w="9273" w:type="dxa"/>
          </w:tcPr>
          <w:p w14:paraId="62DEA76A" w14:textId="77777777" w:rsidR="00C846B3" w:rsidRPr="00664FEB" w:rsidRDefault="00C846B3" w:rsidP="00B34DC6">
            <w:pPr>
              <w:pStyle w:val="ListParagraph"/>
              <w:numPr>
                <w:ilvl w:val="0"/>
                <w:numId w:val="34"/>
              </w:numPr>
              <w:rPr>
                <w:b/>
              </w:rPr>
            </w:pPr>
            <w:r w:rsidRPr="00664FEB">
              <w:rPr>
                <w:b/>
                <w:bCs/>
              </w:rPr>
              <w:t>Have students share explanations with each other.</w:t>
            </w:r>
          </w:p>
          <w:p w14:paraId="12C96A6C" w14:textId="77777777" w:rsidR="00C846B3" w:rsidRPr="00664FEB" w:rsidRDefault="00C846B3" w:rsidP="00C846B3">
            <w:r>
              <w:t>Show slide 7</w:t>
            </w:r>
            <w:r w:rsidRPr="00664FEB">
              <w:t xml:space="preserve"> of the </w:t>
            </w:r>
            <w:r>
              <w:rPr>
                <w:color w:val="0000FF"/>
              </w:rPr>
              <w:t>5.3</w:t>
            </w:r>
            <w:r w:rsidRPr="00334C92">
              <w:rPr>
                <w:color w:val="0000FF"/>
              </w:rPr>
              <w:t xml:space="preserve"> Explaining </w:t>
            </w:r>
            <w:r>
              <w:rPr>
                <w:color w:val="0000FF"/>
              </w:rPr>
              <w:t xml:space="preserve">How Cows Grow: </w:t>
            </w:r>
            <w:r w:rsidRPr="00334C92">
              <w:rPr>
                <w:color w:val="0000FF"/>
              </w:rPr>
              <w:t xml:space="preserve">Digestion </w:t>
            </w:r>
            <w:r>
              <w:rPr>
                <w:color w:val="0000FF"/>
              </w:rPr>
              <w:t>PPT</w:t>
            </w:r>
            <w:r w:rsidRPr="00664FEB">
              <w:t>. Divide students into pairs and have them compare explanations for the Three Questions and the final explanation on the process tool.</w:t>
            </w:r>
          </w:p>
          <w:p w14:paraId="54046DB3" w14:textId="77777777" w:rsidR="00C846B3" w:rsidRPr="00664FEB" w:rsidRDefault="00C846B3" w:rsidP="00B34DC6">
            <w:pPr>
              <w:pStyle w:val="ListParagraph"/>
              <w:numPr>
                <w:ilvl w:val="0"/>
                <w:numId w:val="36"/>
              </w:numPr>
              <w:ind w:left="342"/>
            </w:pPr>
            <w:r w:rsidRPr="00664FEB">
              <w:t xml:space="preserve">Have students use the </w:t>
            </w:r>
            <w:r w:rsidRPr="0063106A">
              <w:rPr>
                <w:color w:val="00B050"/>
              </w:rPr>
              <w:t xml:space="preserve">Three Questions 11 x 17 Poster </w:t>
            </w:r>
            <w:r w:rsidRPr="00664FEB">
              <w:t xml:space="preserve">(or </w:t>
            </w:r>
            <w:r w:rsidRPr="0063106A">
              <w:rPr>
                <w:color w:val="00B050"/>
              </w:rPr>
              <w:t>Handout</w:t>
            </w:r>
            <w:r w:rsidRPr="00664FEB">
              <w:t xml:space="preserve">) as a reference. Have students check their explanations with the middle and right-hand columns of the poster </w:t>
            </w:r>
            <w:r>
              <w:t xml:space="preserve">or handout </w:t>
            </w:r>
            <w:r w:rsidRPr="00664FEB">
              <w:t xml:space="preserve">to make sure they are following the “rules.” </w:t>
            </w:r>
          </w:p>
        </w:tc>
      </w:tr>
      <w:tr w:rsidR="00C846B3" w:rsidRPr="002B213D" w14:paraId="38001326" w14:textId="77777777" w:rsidTr="00C846B3">
        <w:trPr>
          <w:trHeight w:val="350"/>
        </w:trPr>
        <w:tc>
          <w:tcPr>
            <w:tcW w:w="9273" w:type="dxa"/>
          </w:tcPr>
          <w:p w14:paraId="6E6DA0A6" w14:textId="77777777" w:rsidR="00C846B3" w:rsidRPr="008C7FED" w:rsidRDefault="00C846B3" w:rsidP="00B34DC6">
            <w:pPr>
              <w:pStyle w:val="ListParagraph"/>
              <w:numPr>
                <w:ilvl w:val="0"/>
                <w:numId w:val="34"/>
              </w:numPr>
              <w:rPr>
                <w:b/>
              </w:rPr>
            </w:pPr>
            <w:r w:rsidRPr="008C7FED">
              <w:rPr>
                <w:b/>
              </w:rPr>
              <w:t>Have students think about how digestion answers the Matter Movement question.</w:t>
            </w:r>
          </w:p>
          <w:p w14:paraId="7EB8FB7C" w14:textId="55CC10C4" w:rsidR="00C846B3" w:rsidRPr="008C7FED" w:rsidRDefault="00C846B3" w:rsidP="00C846B3">
            <w:pPr>
              <w:rPr>
                <w:b/>
              </w:rPr>
            </w:pPr>
            <w:r w:rsidRPr="00EE6E59">
              <w:lastRenderedPageBreak/>
              <w:t xml:space="preserve">Use slides </w:t>
            </w:r>
            <w:r>
              <w:rPr>
                <w:rFonts w:eastAsia="SimSun"/>
                <w:lang w:eastAsia="zh-CN"/>
              </w:rPr>
              <w:t>8-1</w:t>
            </w:r>
            <w:r w:rsidR="003A2FFE">
              <w:rPr>
                <w:rFonts w:eastAsia="SimSun"/>
                <w:lang w:eastAsia="zh-CN"/>
              </w:rPr>
              <w:t>3</w:t>
            </w:r>
            <w:r>
              <w:t xml:space="preserve"> </w:t>
            </w:r>
            <w:r w:rsidRPr="00EE6E59">
              <w:t xml:space="preserve">in the PPT to have the students discuss what is happening </w:t>
            </w:r>
            <w:r>
              <w:t xml:space="preserve">to matter </w:t>
            </w:r>
            <w:r w:rsidRPr="00EE6E59">
              <w:t xml:space="preserve">during </w:t>
            </w:r>
            <w:r>
              <w:t xml:space="preserve">digestion and to have them check their answers to the Matter Movement Question on their </w:t>
            </w:r>
            <w:r>
              <w:rPr>
                <w:color w:val="0000FF"/>
              </w:rPr>
              <w:t xml:space="preserve">5.3 </w:t>
            </w:r>
            <w:r w:rsidRPr="00526FD5">
              <w:rPr>
                <w:color w:val="0000FF"/>
              </w:rPr>
              <w:t>Explanations Tool for Cow Digestion</w:t>
            </w:r>
            <w:r>
              <w:rPr>
                <w:color w:val="0000FF"/>
              </w:rPr>
              <w:t>.</w:t>
            </w:r>
          </w:p>
          <w:p w14:paraId="1994B591" w14:textId="10AC1A6E" w:rsidR="00C846B3" w:rsidRPr="00EE6E59" w:rsidRDefault="00C846B3" w:rsidP="00B34DC6">
            <w:pPr>
              <w:pStyle w:val="ListParagraph"/>
              <w:numPr>
                <w:ilvl w:val="0"/>
                <w:numId w:val="37"/>
              </w:numPr>
              <w:spacing w:after="0"/>
            </w:pPr>
            <w:r w:rsidRPr="00EE6E59">
              <w:t>Show students slide</w:t>
            </w:r>
            <w:r>
              <w:t>s 8-1</w:t>
            </w:r>
            <w:r w:rsidR="003A2FFE">
              <w:t>0</w:t>
            </w:r>
            <w:r w:rsidRPr="00EE6E59">
              <w:t xml:space="preserve"> to have them think about where atoms are moving from and moving to during </w:t>
            </w:r>
            <w:r>
              <w:t>digestion</w:t>
            </w:r>
            <w:r w:rsidRPr="00EE6E59">
              <w:t xml:space="preserve">. </w:t>
            </w:r>
          </w:p>
          <w:p w14:paraId="79063657" w14:textId="05D3AFDC" w:rsidR="00C846B3" w:rsidRPr="005572C9" w:rsidRDefault="00C846B3" w:rsidP="00B34DC6">
            <w:pPr>
              <w:pStyle w:val="ListParagraph"/>
              <w:numPr>
                <w:ilvl w:val="0"/>
                <w:numId w:val="38"/>
              </w:numPr>
              <w:ind w:left="342"/>
            </w:pPr>
            <w:r w:rsidRPr="008A37B3">
              <w:rPr>
                <w:bCs/>
              </w:rPr>
              <w:t xml:space="preserve">Display slides </w:t>
            </w:r>
            <w:r>
              <w:rPr>
                <w:bCs/>
              </w:rPr>
              <w:t>1</w:t>
            </w:r>
            <w:r w:rsidR="003A2FFE">
              <w:rPr>
                <w:bCs/>
              </w:rPr>
              <w:t>1-13</w:t>
            </w:r>
            <w:r w:rsidRPr="00C25ABB">
              <w:rPr>
                <w:bCs/>
              </w:rPr>
              <w:t xml:space="preserve"> </w:t>
            </w:r>
            <w:r>
              <w:rPr>
                <w:bCs/>
              </w:rPr>
              <w:t>to</w:t>
            </w:r>
            <w:r w:rsidRPr="008A37B3">
              <w:rPr>
                <w:bCs/>
              </w:rPr>
              <w:t xml:space="preserve"> h</w:t>
            </w:r>
            <w:r w:rsidRPr="0050227E">
              <w:rPr>
                <w:bCs/>
              </w:rPr>
              <w:t>ave students compare their answers to the Matter Movement Question with the answers on the slide</w:t>
            </w:r>
            <w:r>
              <w:rPr>
                <w:bCs/>
              </w:rPr>
              <w:t>s</w:t>
            </w:r>
            <w:r w:rsidRPr="0050227E">
              <w:rPr>
                <w:bCs/>
              </w:rPr>
              <w:t>.</w:t>
            </w:r>
            <w:r>
              <w:rPr>
                <w:bCs/>
              </w:rPr>
              <w:t xml:space="preserve"> </w:t>
            </w:r>
            <w:r w:rsidRPr="0050227E">
              <w:rPr>
                <w:bCs/>
              </w:rPr>
              <w:t xml:space="preserve">Have students use a different colored writing utensil to make any needed changes to their answers. Allow students to ask questions if they do not understand why their ideas are incorrect. </w:t>
            </w:r>
          </w:p>
          <w:p w14:paraId="7E5FB06C" w14:textId="77777777" w:rsidR="00C846B3" w:rsidRPr="008C7FED" w:rsidRDefault="00C846B3" w:rsidP="00B34DC6">
            <w:pPr>
              <w:pStyle w:val="ListParagraph"/>
              <w:numPr>
                <w:ilvl w:val="0"/>
                <w:numId w:val="38"/>
              </w:numPr>
              <w:ind w:left="342"/>
            </w:pPr>
            <w:r w:rsidRPr="005572C9">
              <w:rPr>
                <w:bCs/>
              </w:rPr>
              <w:t>If students have mod</w:t>
            </w:r>
            <w:r w:rsidRPr="007924D8">
              <w:rPr>
                <w:bCs/>
              </w:rPr>
              <w:t>el explanations to share, display student work and discuss. If students have common areas of weakness in their explanations, ask for a volunteer to share, display student work, and discuss ways of strengthening the response.</w:t>
            </w:r>
          </w:p>
        </w:tc>
      </w:tr>
      <w:tr w:rsidR="00C846B3" w:rsidRPr="002B213D" w14:paraId="1C5A1E31" w14:textId="77777777" w:rsidTr="00C846B3">
        <w:trPr>
          <w:trHeight w:val="2177"/>
        </w:trPr>
        <w:tc>
          <w:tcPr>
            <w:tcW w:w="9273" w:type="dxa"/>
          </w:tcPr>
          <w:p w14:paraId="75EB72A4" w14:textId="77777777" w:rsidR="00C846B3" w:rsidRPr="008C7FED" w:rsidRDefault="00C846B3" w:rsidP="00B34DC6">
            <w:pPr>
              <w:pStyle w:val="ListParagraph"/>
              <w:numPr>
                <w:ilvl w:val="0"/>
                <w:numId w:val="34"/>
              </w:numPr>
              <w:rPr>
                <w:b/>
              </w:rPr>
            </w:pPr>
            <w:r w:rsidRPr="008C7FED">
              <w:rPr>
                <w:b/>
              </w:rPr>
              <w:lastRenderedPageBreak/>
              <w:t xml:space="preserve">Have students think about how </w:t>
            </w:r>
            <w:r>
              <w:rPr>
                <w:b/>
              </w:rPr>
              <w:t xml:space="preserve">digestion </w:t>
            </w:r>
            <w:r w:rsidRPr="008C7FED">
              <w:rPr>
                <w:b/>
              </w:rPr>
              <w:t>also answers the Matter Change Question.</w:t>
            </w:r>
          </w:p>
          <w:p w14:paraId="6499F59D" w14:textId="250E4B4A" w:rsidR="00C846B3" w:rsidRPr="00160C84" w:rsidRDefault="00C846B3" w:rsidP="00C846B3">
            <w:r w:rsidRPr="00160C84">
              <w:t xml:space="preserve">Show slide </w:t>
            </w:r>
            <w:r>
              <w:rPr>
                <w:rFonts w:eastAsia="SimSun"/>
                <w:lang w:eastAsia="zh-CN"/>
              </w:rPr>
              <w:t>1</w:t>
            </w:r>
            <w:r w:rsidR="003A2FFE">
              <w:rPr>
                <w:rFonts w:eastAsia="SimSun"/>
                <w:lang w:eastAsia="zh-CN"/>
              </w:rPr>
              <w:t>4</w:t>
            </w:r>
            <w:r w:rsidRPr="00160C84">
              <w:t xml:space="preserve"> to </w:t>
            </w:r>
            <w:r>
              <w:t>begin discussion the Matter Change Question.</w:t>
            </w:r>
            <w:r w:rsidRPr="00160C84">
              <w:t xml:space="preserve"> </w:t>
            </w:r>
          </w:p>
          <w:p w14:paraId="01706194" w14:textId="306B0A7C" w:rsidR="00C846B3" w:rsidRPr="008C7FED" w:rsidRDefault="00C846B3" w:rsidP="00B34DC6">
            <w:pPr>
              <w:pStyle w:val="ListParagraph"/>
              <w:numPr>
                <w:ilvl w:val="0"/>
                <w:numId w:val="39"/>
              </w:numPr>
              <w:ind w:left="342"/>
            </w:pPr>
            <w:r>
              <w:rPr>
                <w:bCs/>
              </w:rPr>
              <w:t>Display slides 1</w:t>
            </w:r>
            <w:r w:rsidR="003A2FFE">
              <w:rPr>
                <w:bCs/>
              </w:rPr>
              <w:t>5-16</w:t>
            </w:r>
            <w:r w:rsidRPr="00160C84">
              <w:rPr>
                <w:bCs/>
              </w:rPr>
              <w:t xml:space="preserve"> to have students compare their answers to the Matter Change Question on the </w:t>
            </w:r>
            <w:r>
              <w:rPr>
                <w:color w:val="0000FF"/>
              </w:rPr>
              <w:t>5</w:t>
            </w:r>
            <w:r w:rsidRPr="00160C84">
              <w:rPr>
                <w:color w:val="0000FF"/>
              </w:rPr>
              <w:t>.</w:t>
            </w:r>
            <w:r>
              <w:rPr>
                <w:color w:val="0000FF"/>
              </w:rPr>
              <w:t>3</w:t>
            </w:r>
            <w:r w:rsidRPr="00160C84">
              <w:rPr>
                <w:color w:val="0000FF"/>
              </w:rPr>
              <w:t xml:space="preserve"> Explanations Tool for Cow</w:t>
            </w:r>
            <w:r>
              <w:rPr>
                <w:color w:val="0000FF"/>
              </w:rPr>
              <w:t xml:space="preserve"> Digestion </w:t>
            </w:r>
            <w:r w:rsidRPr="00160C84">
              <w:rPr>
                <w:bCs/>
              </w:rPr>
              <w:t xml:space="preserve">with the answers on the slide. Have students use a different colored writing utensil to make any needed changes to their answers. Allow students to ask questions if they do not understand why their ideas are incorrect. </w:t>
            </w:r>
          </w:p>
          <w:p w14:paraId="4F5C2090" w14:textId="77777777" w:rsidR="00C846B3" w:rsidRPr="008C7FED" w:rsidRDefault="00C846B3" w:rsidP="00B34DC6">
            <w:pPr>
              <w:pStyle w:val="ListParagraph"/>
              <w:numPr>
                <w:ilvl w:val="0"/>
                <w:numId w:val="39"/>
              </w:numPr>
              <w:ind w:left="342"/>
            </w:pPr>
            <w:r w:rsidRPr="007924D8">
              <w:rPr>
                <w:bCs/>
              </w:rPr>
              <w:t>If students</w:t>
            </w:r>
            <w:r w:rsidRPr="008E212E">
              <w:rPr>
                <w:bCs/>
              </w:rPr>
              <w:t xml:space="preserve"> have model explanations to share, display student work and discuss. If students have common areas of weakness in their explanations, ask for a volunteer to share, display student work, and discuss ways of strengthening the response.</w:t>
            </w:r>
          </w:p>
        </w:tc>
      </w:tr>
      <w:tr w:rsidR="00C846B3" w:rsidRPr="002B213D" w14:paraId="403E588C" w14:textId="77777777" w:rsidTr="00C846B3">
        <w:trPr>
          <w:trHeight w:val="350"/>
        </w:trPr>
        <w:tc>
          <w:tcPr>
            <w:tcW w:w="9273" w:type="dxa"/>
          </w:tcPr>
          <w:p w14:paraId="4844EFA1" w14:textId="77777777" w:rsidR="00C846B3" w:rsidRPr="008C7FED" w:rsidRDefault="00C846B3" w:rsidP="00B34DC6">
            <w:pPr>
              <w:pStyle w:val="ListParagraph"/>
              <w:numPr>
                <w:ilvl w:val="0"/>
                <w:numId w:val="34"/>
              </w:numPr>
              <w:contextualSpacing w:val="0"/>
              <w:rPr>
                <w:rFonts w:eastAsia="SimSun"/>
                <w:lang w:eastAsia="zh-CN"/>
              </w:rPr>
            </w:pPr>
            <w:r w:rsidRPr="008C7FED">
              <w:rPr>
                <w:rFonts w:eastAsia="SimSun"/>
                <w:b/>
                <w:bCs/>
                <w:lang w:eastAsia="zh-CN"/>
              </w:rPr>
              <w:t xml:space="preserve">Discuss how </w:t>
            </w:r>
            <w:r w:rsidRPr="00C25ABB">
              <w:rPr>
                <w:rFonts w:eastAsia="SimSun"/>
                <w:b/>
                <w:bCs/>
                <w:lang w:eastAsia="zh-CN"/>
              </w:rPr>
              <w:t>digestion</w:t>
            </w:r>
            <w:r w:rsidRPr="008C7FED">
              <w:rPr>
                <w:rFonts w:eastAsia="SimSun"/>
                <w:b/>
                <w:bCs/>
                <w:lang w:eastAsia="zh-CN"/>
              </w:rPr>
              <w:t xml:space="preserve"> helps to answer Energy Change questions</w:t>
            </w:r>
            <w:r>
              <w:rPr>
                <w:rFonts w:eastAsia="SimSun"/>
                <w:b/>
                <w:bCs/>
                <w:lang w:eastAsia="zh-CN"/>
              </w:rPr>
              <w:t>.</w:t>
            </w:r>
          </w:p>
          <w:p w14:paraId="17A9C550" w14:textId="157DFE28" w:rsidR="00C846B3" w:rsidRDefault="00C846B3" w:rsidP="00C846B3">
            <w:pPr>
              <w:rPr>
                <w:bCs/>
              </w:rPr>
            </w:pPr>
            <w:r w:rsidRPr="008C7FED">
              <w:rPr>
                <w:bCs/>
              </w:rPr>
              <w:t>Display slide 1</w:t>
            </w:r>
            <w:r w:rsidR="00AB4EF0">
              <w:rPr>
                <w:bCs/>
              </w:rPr>
              <w:t>7</w:t>
            </w:r>
            <w:r w:rsidRPr="007924D8">
              <w:rPr>
                <w:bCs/>
              </w:rPr>
              <w:t xml:space="preserve"> to </w:t>
            </w:r>
            <w:r w:rsidRPr="008C7FED">
              <w:rPr>
                <w:bCs/>
              </w:rPr>
              <w:t>begin discussion the Energy Change Question.</w:t>
            </w:r>
          </w:p>
          <w:p w14:paraId="67034F06" w14:textId="1D8C0678" w:rsidR="00C846B3" w:rsidRPr="00160C84" w:rsidRDefault="00C846B3" w:rsidP="00B34DC6">
            <w:pPr>
              <w:pStyle w:val="ListParagraph"/>
              <w:numPr>
                <w:ilvl w:val="0"/>
                <w:numId w:val="39"/>
              </w:numPr>
              <w:ind w:left="342"/>
            </w:pPr>
            <w:r>
              <w:rPr>
                <w:bCs/>
              </w:rPr>
              <w:t>Display slide 1</w:t>
            </w:r>
            <w:r w:rsidR="00AB4EF0">
              <w:rPr>
                <w:bCs/>
              </w:rPr>
              <w:t>8</w:t>
            </w:r>
            <w:r>
              <w:rPr>
                <w:bCs/>
              </w:rPr>
              <w:t xml:space="preserve"> </w:t>
            </w:r>
            <w:r w:rsidRPr="001C7050">
              <w:rPr>
                <w:bCs/>
              </w:rPr>
              <w:t xml:space="preserve">to have students compares their answers to the </w:t>
            </w:r>
            <w:r>
              <w:rPr>
                <w:bCs/>
              </w:rPr>
              <w:t>Energy Change Question</w:t>
            </w:r>
            <w:r w:rsidRPr="001C7050">
              <w:rPr>
                <w:bCs/>
              </w:rPr>
              <w:t xml:space="preserve"> on the </w:t>
            </w:r>
            <w:r>
              <w:rPr>
                <w:color w:val="0000FF"/>
              </w:rPr>
              <w:t>5.3</w:t>
            </w:r>
            <w:r w:rsidRPr="001C7050">
              <w:rPr>
                <w:color w:val="0000FF"/>
              </w:rPr>
              <w:t xml:space="preserve"> Explanations Tool for Cow Digestion </w:t>
            </w:r>
            <w:r w:rsidRPr="001C7050">
              <w:rPr>
                <w:bCs/>
              </w:rPr>
              <w:t>with the answers on the slide. Have students use a different colored writing utensil to make any needed changes to their answers. Allow students to ask questions if they do not understand why their ideas are incorrect.</w:t>
            </w:r>
          </w:p>
          <w:p w14:paraId="04FB8588" w14:textId="77777777" w:rsidR="00C846B3" w:rsidRPr="00160C84" w:rsidRDefault="00C846B3" w:rsidP="00B34DC6">
            <w:pPr>
              <w:pStyle w:val="ListParagraph"/>
              <w:numPr>
                <w:ilvl w:val="0"/>
                <w:numId w:val="39"/>
              </w:numPr>
              <w:ind w:left="342"/>
            </w:pPr>
            <w:r w:rsidRPr="00160C84">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C846B3" w:rsidRPr="002B213D" w14:paraId="7473B9E2" w14:textId="77777777" w:rsidTr="00C846B3">
        <w:trPr>
          <w:trHeight w:val="1106"/>
        </w:trPr>
        <w:tc>
          <w:tcPr>
            <w:tcW w:w="9273" w:type="dxa"/>
          </w:tcPr>
          <w:p w14:paraId="32D7B7CB" w14:textId="77777777" w:rsidR="00C846B3" w:rsidRPr="00A111BB" w:rsidRDefault="00C846B3" w:rsidP="00B34DC6">
            <w:pPr>
              <w:pStyle w:val="ListParagraph"/>
              <w:numPr>
                <w:ilvl w:val="0"/>
                <w:numId w:val="34"/>
              </w:numPr>
              <w:contextualSpacing w:val="0"/>
              <w:rPr>
                <w:rFonts w:eastAsia="SimSun"/>
                <w:b/>
                <w:bCs/>
                <w:color w:val="000000" w:themeColor="text1"/>
                <w:lang w:eastAsia="zh-CN"/>
              </w:rPr>
            </w:pPr>
            <w:r>
              <w:rPr>
                <w:rFonts w:eastAsia="SimSun"/>
                <w:b/>
                <w:bCs/>
                <w:color w:val="000000" w:themeColor="text1"/>
                <w:lang w:eastAsia="zh-CN"/>
              </w:rPr>
              <w:t xml:space="preserve">(Optional) </w:t>
            </w:r>
            <w:r w:rsidRPr="00A111BB">
              <w:rPr>
                <w:rFonts w:eastAsia="SimSun"/>
                <w:b/>
                <w:bCs/>
                <w:color w:val="000000" w:themeColor="text1"/>
                <w:lang w:eastAsia="zh-CN"/>
              </w:rPr>
              <w:t>Have students critique example explanations.</w:t>
            </w:r>
          </w:p>
          <w:p w14:paraId="18B2C4C9" w14:textId="1FE0FD71" w:rsidR="00C846B3" w:rsidRPr="00A111BB" w:rsidRDefault="00C846B3" w:rsidP="00C846B3">
            <w:pPr>
              <w:rPr>
                <w:rFonts w:eastAsia="SimSun"/>
                <w:bCs/>
                <w:color w:val="000000" w:themeColor="text1"/>
                <w:lang w:eastAsia="zh-CN"/>
              </w:rPr>
            </w:pPr>
            <w:r w:rsidRPr="00A111BB">
              <w:rPr>
                <w:rFonts w:eastAsia="SimSun"/>
                <w:bCs/>
                <w:color w:val="000000" w:themeColor="text1"/>
                <w:lang w:eastAsia="zh-CN"/>
              </w:rPr>
              <w:t xml:space="preserve">Display slide </w:t>
            </w:r>
            <w:r w:rsidR="00AB4EF0">
              <w:rPr>
                <w:rFonts w:eastAsia="SimSun"/>
                <w:bCs/>
                <w:color w:val="000000" w:themeColor="text1"/>
                <w:lang w:eastAsia="zh-CN"/>
              </w:rPr>
              <w:t>19</w:t>
            </w:r>
            <w:r w:rsidRPr="00A111BB">
              <w:rPr>
                <w:rFonts w:eastAsia="SimSun"/>
                <w:bCs/>
                <w:color w:val="000000" w:themeColor="text1"/>
                <w:lang w:eastAsia="zh-CN"/>
              </w:rPr>
              <w:t xml:space="preserve"> of the PPT for the full story of digestion. Have students </w:t>
            </w:r>
            <w:r>
              <w:rPr>
                <w:rFonts w:eastAsia="SimSun"/>
                <w:bCs/>
                <w:color w:val="000000" w:themeColor="text1"/>
                <w:lang w:eastAsia="zh-CN"/>
              </w:rPr>
              <w:t xml:space="preserve">look at two handouts: (a) The </w:t>
            </w:r>
            <w:r w:rsidRPr="0063106A">
              <w:rPr>
                <w:color w:val="00B050"/>
              </w:rPr>
              <w:t>Three Questions Handout</w:t>
            </w:r>
            <w:r>
              <w:rPr>
                <w:rFonts w:eastAsia="SimSun"/>
                <w:bCs/>
                <w:color w:val="000000" w:themeColor="text1"/>
                <w:lang w:eastAsia="zh-CN"/>
              </w:rPr>
              <w:t xml:space="preserve">, and (b) the </w:t>
            </w:r>
            <w:r w:rsidRPr="0012777C">
              <w:rPr>
                <w:color w:val="0000FF"/>
              </w:rPr>
              <w:t>Animals Example Explanations Handout</w:t>
            </w:r>
            <w:r>
              <w:rPr>
                <w:rFonts w:eastAsia="SimSun"/>
                <w:bCs/>
                <w:color w:val="000000" w:themeColor="text1"/>
                <w:lang w:eastAsia="zh-CN"/>
              </w:rPr>
              <w:t xml:space="preserve">. </w:t>
            </w:r>
          </w:p>
          <w:p w14:paraId="1D3404ED" w14:textId="77777777" w:rsidR="00C846B3" w:rsidRDefault="00C846B3" w:rsidP="00B34DC6">
            <w:pPr>
              <w:pStyle w:val="ListParagraph"/>
              <w:keepNext/>
              <w:keepLines/>
              <w:numPr>
                <w:ilvl w:val="0"/>
                <w:numId w:val="40"/>
              </w:numPr>
              <w:outlineLvl w:val="5"/>
              <w:rPr>
                <w:bCs/>
              </w:rPr>
            </w:pPr>
            <w:r>
              <w:rPr>
                <w:bCs/>
              </w:rPr>
              <w:t xml:space="preserve">Ask students to evaluate the two example explanations of cow digestion on the </w:t>
            </w:r>
            <w:r w:rsidRPr="0012777C">
              <w:rPr>
                <w:color w:val="0000FF"/>
              </w:rPr>
              <w:t>Animals Example Explanations Handout</w:t>
            </w:r>
            <w:r>
              <w:rPr>
                <w:bCs/>
              </w:rPr>
              <w:t>: Which explanation is better? Why?</w:t>
            </w:r>
          </w:p>
          <w:p w14:paraId="6FADAA86" w14:textId="77777777" w:rsidR="00C846B3" w:rsidRPr="00672D6F" w:rsidRDefault="00C846B3" w:rsidP="00B34DC6">
            <w:pPr>
              <w:pStyle w:val="ListParagraph"/>
              <w:keepNext/>
              <w:keepLines/>
              <w:numPr>
                <w:ilvl w:val="0"/>
                <w:numId w:val="40"/>
              </w:numPr>
              <w:outlineLvl w:val="5"/>
              <w:rPr>
                <w:bCs/>
              </w:rPr>
            </w:pPr>
            <w:r w:rsidRPr="00672D6F">
              <w:rPr>
                <w:bCs/>
              </w:rPr>
              <w:t xml:space="preserve">Have students use the </w:t>
            </w:r>
            <w:r w:rsidRPr="0063106A">
              <w:rPr>
                <w:color w:val="00B050"/>
              </w:rPr>
              <w:t xml:space="preserve">Three Questions Explanation Checklist </w:t>
            </w:r>
            <w:r w:rsidRPr="00672D6F">
              <w:rPr>
                <w:bCs/>
              </w:rPr>
              <w:t xml:space="preserve">on the back of the </w:t>
            </w:r>
            <w:r w:rsidRPr="0063106A">
              <w:rPr>
                <w:color w:val="00B050"/>
              </w:rPr>
              <w:t>Three Questions Handout</w:t>
            </w:r>
            <w:r w:rsidRPr="0063106A">
              <w:rPr>
                <w:bCs/>
                <w:color w:val="00B050"/>
              </w:rPr>
              <w:t xml:space="preserve"> </w:t>
            </w:r>
            <w:r w:rsidRPr="00672D6F">
              <w:rPr>
                <w:bCs/>
              </w:rPr>
              <w:t>to justify their critiques of the explanations.</w:t>
            </w:r>
          </w:p>
        </w:tc>
      </w:tr>
      <w:tr w:rsidR="00C846B3" w:rsidRPr="002B213D" w14:paraId="3EB907A4" w14:textId="77777777" w:rsidTr="00C846B3">
        <w:trPr>
          <w:trHeight w:val="2177"/>
        </w:trPr>
        <w:tc>
          <w:tcPr>
            <w:tcW w:w="9273" w:type="dxa"/>
          </w:tcPr>
          <w:p w14:paraId="16AEFFD3" w14:textId="77777777" w:rsidR="00C846B3" w:rsidRPr="00672D6F" w:rsidRDefault="00C846B3" w:rsidP="00B34DC6">
            <w:pPr>
              <w:pStyle w:val="ListParagraph"/>
              <w:keepNext/>
              <w:keepLines/>
              <w:numPr>
                <w:ilvl w:val="0"/>
                <w:numId w:val="34"/>
              </w:numPr>
              <w:outlineLvl w:val="5"/>
              <w:rPr>
                <w:b/>
                <w:bCs/>
                <w:color w:val="000000" w:themeColor="text1"/>
              </w:rPr>
            </w:pPr>
            <w:r w:rsidRPr="00672D6F">
              <w:rPr>
                <w:b/>
                <w:bCs/>
                <w:color w:val="000000" w:themeColor="text1"/>
              </w:rPr>
              <w:lastRenderedPageBreak/>
              <w:t xml:space="preserve">Have </w:t>
            </w:r>
            <w:proofErr w:type="gramStart"/>
            <w:r w:rsidRPr="00672D6F">
              <w:rPr>
                <w:b/>
                <w:bCs/>
                <w:color w:val="000000" w:themeColor="text1"/>
              </w:rPr>
              <w:t>students</w:t>
            </w:r>
            <w:proofErr w:type="gramEnd"/>
            <w:r w:rsidRPr="00672D6F">
              <w:rPr>
                <w:b/>
                <w:bCs/>
                <w:color w:val="000000" w:themeColor="text1"/>
              </w:rPr>
              <w:t xml:space="preserve"> critique and improve their full explanations.</w:t>
            </w:r>
          </w:p>
          <w:p w14:paraId="52990AB5" w14:textId="15679558" w:rsidR="00C846B3" w:rsidRPr="00672D6F" w:rsidRDefault="00C846B3" w:rsidP="00C846B3">
            <w:pPr>
              <w:rPr>
                <w:bCs/>
                <w:color w:val="000000" w:themeColor="text1"/>
              </w:rPr>
            </w:pPr>
            <w:r w:rsidRPr="00672D6F">
              <w:rPr>
                <w:bCs/>
                <w:color w:val="000000" w:themeColor="text1"/>
              </w:rPr>
              <w:t xml:space="preserve">Display slide </w:t>
            </w:r>
            <w:r w:rsidR="00AB4EF0">
              <w:rPr>
                <w:bCs/>
                <w:color w:val="000000" w:themeColor="text1"/>
              </w:rPr>
              <w:t>19</w:t>
            </w:r>
            <w:r w:rsidRPr="00672D6F">
              <w:rPr>
                <w:bCs/>
                <w:color w:val="000000" w:themeColor="text1"/>
              </w:rPr>
              <w:t xml:space="preserve"> of the PPT for the full explanation. Have students use the </w:t>
            </w:r>
            <w:r w:rsidRPr="0063106A">
              <w:rPr>
                <w:color w:val="00B050"/>
              </w:rPr>
              <w:t xml:space="preserve">Three Questions Explanation Checklist </w:t>
            </w:r>
            <w:r w:rsidRPr="00672D6F">
              <w:rPr>
                <w:bCs/>
                <w:color w:val="000000" w:themeColor="text1"/>
              </w:rPr>
              <w:t xml:space="preserve">on the back of the </w:t>
            </w:r>
            <w:r w:rsidRPr="0063106A">
              <w:rPr>
                <w:color w:val="00B050"/>
              </w:rPr>
              <w:t xml:space="preserve">Three Questions Handout </w:t>
            </w:r>
            <w:r w:rsidRPr="00672D6F">
              <w:rPr>
                <w:bCs/>
                <w:color w:val="000000" w:themeColor="text1"/>
              </w:rPr>
              <w:t xml:space="preserve">to check that their story includes each of the parts (matter movement, matter change, energy change, and matter movement). </w:t>
            </w:r>
          </w:p>
          <w:p w14:paraId="543C9F6A" w14:textId="77777777" w:rsidR="00C846B3" w:rsidRPr="00672D6F" w:rsidRDefault="00C846B3" w:rsidP="00B34DC6">
            <w:pPr>
              <w:pStyle w:val="ListParagraph"/>
              <w:numPr>
                <w:ilvl w:val="0"/>
                <w:numId w:val="41"/>
              </w:numPr>
              <w:ind w:left="432"/>
              <w:rPr>
                <w:rFonts w:eastAsia="SimSun"/>
                <w:b/>
                <w:color w:val="000000" w:themeColor="text1"/>
                <w:lang w:eastAsia="zh-CN"/>
              </w:rPr>
            </w:pPr>
            <w:r w:rsidRPr="00672D6F">
              <w:rPr>
                <w:bCs/>
                <w:color w:val="000000" w:themeColor="text1"/>
              </w:rPr>
              <w:t>If students don’t have all four parts in their explanation, instruct them to add to their explanation using a different colored writing utensil.</w:t>
            </w:r>
          </w:p>
          <w:p w14:paraId="34BC814C" w14:textId="77777777" w:rsidR="00C846B3" w:rsidRPr="00672D6F" w:rsidRDefault="00C846B3" w:rsidP="00B34DC6">
            <w:pPr>
              <w:pStyle w:val="ListParagraph"/>
              <w:numPr>
                <w:ilvl w:val="0"/>
                <w:numId w:val="41"/>
              </w:numPr>
              <w:ind w:left="432"/>
              <w:rPr>
                <w:rFonts w:eastAsia="SimSun"/>
                <w:b/>
                <w:color w:val="000000" w:themeColor="text1"/>
                <w:lang w:eastAsia="zh-CN"/>
              </w:rPr>
            </w:pPr>
            <w:r w:rsidRPr="00672D6F">
              <w:rPr>
                <w:bCs/>
                <w:color w:val="000000" w:themeColor="text1"/>
              </w:rPr>
              <w:t>If students have model explanations to share, display student work and discuss. If students have common areas of weakness in their explanations, ask for a volunteer to share, display student work, and discuss ways of strengthening the response.</w:t>
            </w:r>
          </w:p>
        </w:tc>
      </w:tr>
      <w:tr w:rsidR="00C846B3" w:rsidRPr="002B213D" w14:paraId="0F0C4BF5" w14:textId="77777777" w:rsidTr="00C846B3">
        <w:trPr>
          <w:trHeight w:val="350"/>
        </w:trPr>
        <w:tc>
          <w:tcPr>
            <w:tcW w:w="9273" w:type="dxa"/>
          </w:tcPr>
          <w:p w14:paraId="5B66FFE9" w14:textId="77777777" w:rsidR="00C846B3" w:rsidRDefault="00C846B3" w:rsidP="00B34DC6">
            <w:pPr>
              <w:pStyle w:val="ListParagraph"/>
              <w:keepNext/>
              <w:keepLines/>
              <w:numPr>
                <w:ilvl w:val="0"/>
                <w:numId w:val="34"/>
              </w:numPr>
              <w:outlineLvl w:val="5"/>
              <w:rPr>
                <w:b/>
                <w:bCs/>
              </w:rPr>
            </w:pPr>
            <w:r>
              <w:rPr>
                <w:b/>
                <w:bCs/>
              </w:rPr>
              <w:t>(Optional) Have students read about digestion and complete part of the matter tracing tool.</w:t>
            </w:r>
          </w:p>
          <w:p w14:paraId="1974659D" w14:textId="77777777" w:rsidR="00C846B3" w:rsidRDefault="00C846B3" w:rsidP="00C846B3">
            <w:pPr>
              <w:keepNext/>
              <w:keepLines/>
              <w:outlineLvl w:val="5"/>
              <w:rPr>
                <w:color w:val="000000" w:themeColor="text1"/>
              </w:rPr>
            </w:pPr>
            <w:r>
              <w:rPr>
                <w:bCs/>
              </w:rPr>
              <w:t xml:space="preserve">Pass out </w:t>
            </w:r>
            <w:r>
              <w:rPr>
                <w:color w:val="0432FF"/>
              </w:rPr>
              <w:t>5.3</w:t>
            </w:r>
            <w:r w:rsidRPr="008D7423">
              <w:rPr>
                <w:color w:val="0432FF"/>
              </w:rPr>
              <w:t xml:space="preserve"> </w:t>
            </w:r>
            <w:r>
              <w:rPr>
                <w:color w:val="0432FF"/>
              </w:rPr>
              <w:t>How do Animals Digest Food? Reading</w:t>
            </w:r>
            <w:r>
              <w:rPr>
                <w:color w:val="000000" w:themeColor="text1"/>
              </w:rPr>
              <w:t>. The reading provides a summary explanation of digestion and additional information about the digestion of fiber. Higher level students may not need the review of content provided in this reading, but you may want them to add to the matter tracing tool started in Activity 4.2.</w:t>
            </w:r>
          </w:p>
          <w:p w14:paraId="216AF4F4" w14:textId="77777777" w:rsidR="00C846B3" w:rsidRPr="00C77EE7" w:rsidRDefault="00C846B3" w:rsidP="00B34DC6">
            <w:pPr>
              <w:pStyle w:val="ListParagraph"/>
              <w:keepNext/>
              <w:keepLines/>
              <w:numPr>
                <w:ilvl w:val="0"/>
                <w:numId w:val="43"/>
              </w:numPr>
              <w:outlineLvl w:val="5"/>
              <w:rPr>
                <w:color w:val="000000" w:themeColor="text1"/>
              </w:rPr>
            </w:pPr>
            <w:r w:rsidRPr="00C77EE7">
              <w:rPr>
                <w:color w:val="000000" w:themeColor="text1"/>
              </w:rPr>
              <w:t>Students can complete the reading individually or in pairs.</w:t>
            </w:r>
          </w:p>
          <w:p w14:paraId="1F4401F8" w14:textId="77777777" w:rsidR="00C846B3" w:rsidRPr="00C77EE7" w:rsidRDefault="00C846B3" w:rsidP="00B34DC6">
            <w:pPr>
              <w:pStyle w:val="ListParagraph"/>
              <w:keepNext/>
              <w:keepLines/>
              <w:numPr>
                <w:ilvl w:val="0"/>
                <w:numId w:val="42"/>
              </w:numPr>
              <w:ind w:left="450"/>
              <w:outlineLvl w:val="5"/>
              <w:rPr>
                <w:b/>
                <w:bCs/>
                <w:color w:val="000000" w:themeColor="text1"/>
              </w:rPr>
            </w:pPr>
            <w:r>
              <w:rPr>
                <w:color w:val="000000" w:themeColor="text1"/>
              </w:rPr>
              <w:t xml:space="preserve">After reading, </w:t>
            </w:r>
            <w:r w:rsidRPr="00176535">
              <w:rPr>
                <w:color w:val="000000" w:themeColor="text1"/>
              </w:rPr>
              <w:t>s</w:t>
            </w:r>
            <w:r w:rsidRPr="00C77EE7">
              <w:rPr>
                <w:color w:val="000000" w:themeColor="text1"/>
              </w:rPr>
              <w:t>tudents can complete the</w:t>
            </w:r>
            <w:r>
              <w:rPr>
                <w:color w:val="000000" w:themeColor="text1"/>
              </w:rPr>
              <w:t xml:space="preserve"> digestion section of the</w:t>
            </w:r>
            <w:r w:rsidRPr="00C77EE7">
              <w:rPr>
                <w:color w:val="000000" w:themeColor="text1"/>
              </w:rPr>
              <w:t xml:space="preserve"> </w:t>
            </w:r>
            <w:r>
              <w:rPr>
                <w:color w:val="0432FF"/>
              </w:rPr>
              <w:t>Animals Matter Tracing Tool</w:t>
            </w:r>
            <w:r>
              <w:rPr>
                <w:color w:val="000000" w:themeColor="text1"/>
              </w:rPr>
              <w:t xml:space="preserve"> that they started completing in Activity 4.2.</w:t>
            </w:r>
          </w:p>
        </w:tc>
      </w:tr>
      <w:tr w:rsidR="00C846B3" w:rsidRPr="002B213D" w14:paraId="64438456" w14:textId="77777777" w:rsidTr="00C846B3">
        <w:trPr>
          <w:trHeight w:val="350"/>
        </w:trPr>
        <w:tc>
          <w:tcPr>
            <w:tcW w:w="9273" w:type="dxa"/>
          </w:tcPr>
          <w:p w14:paraId="65CAA6B5" w14:textId="77777777" w:rsidR="00C846B3" w:rsidRPr="00B43772" w:rsidRDefault="00C846B3" w:rsidP="00B34DC6">
            <w:pPr>
              <w:pStyle w:val="ListParagraph"/>
              <w:numPr>
                <w:ilvl w:val="0"/>
                <w:numId w:val="34"/>
              </w:numPr>
              <w:rPr>
                <w:b/>
              </w:rPr>
            </w:pPr>
            <w:r w:rsidRPr="00B43772">
              <w:rPr>
                <w:b/>
              </w:rPr>
              <w:t>Have students connect their atomic molecular explanations to the macroscopic scale by using the Animals Matter Tracing Tool.</w:t>
            </w:r>
          </w:p>
          <w:p w14:paraId="2A6A4A24" w14:textId="41D91AC6" w:rsidR="00C846B3" w:rsidRPr="007E6061" w:rsidRDefault="00C846B3" w:rsidP="00C846B3">
            <w:pPr>
              <w:keepNext/>
              <w:keepLines/>
              <w:outlineLvl w:val="5"/>
              <w:rPr>
                <w:bCs/>
              </w:rPr>
            </w:pPr>
            <w:r w:rsidRPr="007E6061">
              <w:rPr>
                <w:bCs/>
              </w:rPr>
              <w:t xml:space="preserve">Show slide </w:t>
            </w:r>
            <w:r>
              <w:rPr>
                <w:bCs/>
              </w:rPr>
              <w:t>2</w:t>
            </w:r>
            <w:r w:rsidR="00C91896">
              <w:rPr>
                <w:bCs/>
              </w:rPr>
              <w:t>0</w:t>
            </w:r>
            <w:r w:rsidRPr="007E6061">
              <w:rPr>
                <w:bCs/>
              </w:rPr>
              <w:t xml:space="preserve">. </w:t>
            </w:r>
            <w:r>
              <w:rPr>
                <w:bCs/>
              </w:rPr>
              <w:t>Have students get out their</w:t>
            </w:r>
            <w:r w:rsidRPr="007E6061">
              <w:rPr>
                <w:bCs/>
              </w:rPr>
              <w:t xml:space="preserve"> Animals Matter Tracing Tool. Have students individually:</w:t>
            </w:r>
          </w:p>
          <w:p w14:paraId="4AAB1F7E" w14:textId="77777777" w:rsidR="00C846B3" w:rsidRPr="003B2B50" w:rsidRDefault="00C846B3" w:rsidP="00B34DC6">
            <w:pPr>
              <w:pStyle w:val="ListParagraph"/>
              <w:keepNext/>
              <w:keepLines/>
              <w:numPr>
                <w:ilvl w:val="0"/>
                <w:numId w:val="42"/>
              </w:numPr>
              <w:outlineLvl w:val="5"/>
              <w:rPr>
                <w:bCs/>
              </w:rPr>
            </w:pPr>
            <w:r>
              <w:rPr>
                <w:bCs/>
              </w:rPr>
              <w:t>D</w:t>
            </w:r>
            <w:r w:rsidRPr="003B2B50">
              <w:rPr>
                <w:bCs/>
              </w:rPr>
              <w:t xml:space="preserve">raw arrows showing </w:t>
            </w:r>
            <w:r>
              <w:rPr>
                <w:bCs/>
              </w:rPr>
              <w:t>matter movement for digestion.</w:t>
            </w:r>
          </w:p>
          <w:p w14:paraId="21E40B81" w14:textId="77777777" w:rsidR="00C846B3" w:rsidRDefault="00C846B3" w:rsidP="00B34DC6">
            <w:pPr>
              <w:pStyle w:val="ListParagraph"/>
              <w:keepNext/>
              <w:keepLines/>
              <w:numPr>
                <w:ilvl w:val="0"/>
                <w:numId w:val="42"/>
              </w:numPr>
              <w:outlineLvl w:val="5"/>
              <w:rPr>
                <w:bCs/>
              </w:rPr>
            </w:pPr>
            <w:r w:rsidRPr="003B2B50">
              <w:rPr>
                <w:bCs/>
              </w:rPr>
              <w:t>Use the steps in the Three Questions to explain how matter</w:t>
            </w:r>
            <w:r>
              <w:rPr>
                <w:bCs/>
              </w:rPr>
              <w:t xml:space="preserve"> </w:t>
            </w:r>
            <w:r w:rsidRPr="003B2B50">
              <w:rPr>
                <w:bCs/>
              </w:rPr>
              <w:t>move</w:t>
            </w:r>
            <w:r>
              <w:rPr>
                <w:bCs/>
              </w:rPr>
              <w:t>s</w:t>
            </w:r>
            <w:r w:rsidRPr="003B2B50">
              <w:rPr>
                <w:bCs/>
              </w:rPr>
              <w:t xml:space="preserve"> and change</w:t>
            </w:r>
            <w:r>
              <w:rPr>
                <w:bCs/>
              </w:rPr>
              <w:t xml:space="preserve"> during digestion.</w:t>
            </w:r>
          </w:p>
          <w:p w14:paraId="449A0877" w14:textId="2A8677CD" w:rsidR="00C846B3" w:rsidRPr="009C6C6B" w:rsidRDefault="00C846B3" w:rsidP="00C846B3">
            <w:pPr>
              <w:keepNext/>
              <w:keepLines/>
              <w:outlineLvl w:val="5"/>
              <w:rPr>
                <w:bCs/>
              </w:rPr>
            </w:pPr>
            <w:r w:rsidRPr="003B2B50">
              <w:rPr>
                <w:bCs/>
              </w:rPr>
              <w:t>Show slides 2</w:t>
            </w:r>
            <w:r w:rsidR="00C91896">
              <w:rPr>
                <w:bCs/>
              </w:rPr>
              <w:t>1</w:t>
            </w:r>
            <w:r w:rsidRPr="003B2B50">
              <w:rPr>
                <w:bCs/>
              </w:rPr>
              <w:t xml:space="preserve"> and 2</w:t>
            </w:r>
            <w:r w:rsidR="00C91896">
              <w:rPr>
                <w:bCs/>
              </w:rPr>
              <w:t>2</w:t>
            </w:r>
            <w:r w:rsidRPr="003B2B50">
              <w:rPr>
                <w:bCs/>
              </w:rPr>
              <w:t xml:space="preserve">.  Have students compare their answers to the answers on the slides, discuss, and revise their answers if necessary. </w:t>
            </w:r>
          </w:p>
        </w:tc>
      </w:tr>
      <w:tr w:rsidR="00C846B3" w:rsidRPr="002B213D" w14:paraId="0CCB411C" w14:textId="77777777" w:rsidTr="00C846B3">
        <w:trPr>
          <w:trHeight w:val="350"/>
        </w:trPr>
        <w:tc>
          <w:tcPr>
            <w:tcW w:w="9273" w:type="dxa"/>
          </w:tcPr>
          <w:p w14:paraId="0D38BF8C" w14:textId="0923181E" w:rsidR="00C846B3" w:rsidRPr="00AD0C4D" w:rsidRDefault="00C846B3" w:rsidP="00AD0C4D">
            <w:pPr>
              <w:pStyle w:val="ListParagraph"/>
              <w:numPr>
                <w:ilvl w:val="0"/>
                <w:numId w:val="34"/>
              </w:numPr>
              <w:rPr>
                <w:b/>
              </w:rPr>
            </w:pPr>
            <w:r w:rsidRPr="00AD0C4D">
              <w:rPr>
                <w:b/>
              </w:rPr>
              <w:t>Have students complete an exit ticket.</w:t>
            </w:r>
          </w:p>
          <w:p w14:paraId="55190B57" w14:textId="03AEBE41" w:rsidR="00C846B3" w:rsidRPr="007B0E29" w:rsidRDefault="00C846B3" w:rsidP="00C846B3">
            <w:r w:rsidRPr="007B0E29">
              <w:t>S</w:t>
            </w:r>
            <w:r>
              <w:t>how slide 2</w:t>
            </w:r>
            <w:r w:rsidR="006A5FB6">
              <w:t>3</w:t>
            </w:r>
            <w:r w:rsidRPr="007B0E29">
              <w:t xml:space="preserve"> of the </w:t>
            </w:r>
            <w:r>
              <w:rPr>
                <w:color w:val="0000FF"/>
              </w:rPr>
              <w:t>5.3</w:t>
            </w:r>
            <w:r w:rsidRPr="00334C92">
              <w:rPr>
                <w:color w:val="0000FF"/>
              </w:rPr>
              <w:t xml:space="preserve"> Explaining </w:t>
            </w:r>
            <w:r>
              <w:rPr>
                <w:color w:val="0000FF"/>
              </w:rPr>
              <w:t xml:space="preserve">How Cows Grow: </w:t>
            </w:r>
            <w:r w:rsidRPr="00334C92">
              <w:rPr>
                <w:color w:val="0000FF"/>
              </w:rPr>
              <w:t xml:space="preserve">Digestion </w:t>
            </w:r>
            <w:r>
              <w:rPr>
                <w:color w:val="0000FF"/>
              </w:rPr>
              <w:t>PPT</w:t>
            </w:r>
            <w:r w:rsidRPr="00664FEB">
              <w:t>.</w:t>
            </w:r>
          </w:p>
          <w:p w14:paraId="3CD4EC43" w14:textId="77777777" w:rsidR="00C846B3" w:rsidRPr="004A47EB" w:rsidRDefault="00C846B3" w:rsidP="00B34DC6">
            <w:pPr>
              <w:pStyle w:val="ListParagraph"/>
              <w:numPr>
                <w:ilvl w:val="0"/>
                <w:numId w:val="46"/>
              </w:numPr>
              <w:spacing w:after="0"/>
              <w:ind w:left="360"/>
              <w:rPr>
                <w:color w:val="000000"/>
              </w:rPr>
            </w:pPr>
            <w:r w:rsidRPr="007B0E29">
              <w:t xml:space="preserve">Conclusions: </w:t>
            </w:r>
            <w:r>
              <w:rPr>
                <w:color w:val="000000"/>
              </w:rPr>
              <w:t>What happens to the food that a cow eats in the digestive system?</w:t>
            </w:r>
          </w:p>
          <w:p w14:paraId="4F789025" w14:textId="77777777" w:rsidR="00C846B3" w:rsidRPr="004A47EB" w:rsidRDefault="00C846B3" w:rsidP="00B34DC6">
            <w:pPr>
              <w:pStyle w:val="ListParagraph"/>
              <w:numPr>
                <w:ilvl w:val="0"/>
                <w:numId w:val="46"/>
              </w:numPr>
              <w:spacing w:after="0"/>
              <w:ind w:left="360"/>
              <w:rPr>
                <w:color w:val="000000"/>
              </w:rPr>
            </w:pPr>
            <w:r>
              <w:t>Predictions and planning</w:t>
            </w:r>
            <w:r w:rsidRPr="007B0E29">
              <w:t xml:space="preserve">: </w:t>
            </w:r>
            <w:r>
              <w:rPr>
                <w:color w:val="000000"/>
              </w:rPr>
              <w:t>How do you think a cow uses digested food to grow?</w:t>
            </w:r>
          </w:p>
          <w:p w14:paraId="5F3EB20F" w14:textId="77777777" w:rsidR="00C846B3" w:rsidRDefault="00C846B3" w:rsidP="00B34DC6">
            <w:pPr>
              <w:pStyle w:val="ListParagraph"/>
              <w:numPr>
                <w:ilvl w:val="0"/>
                <w:numId w:val="44"/>
              </w:numPr>
              <w:ind w:left="360"/>
            </w:pPr>
            <w:r w:rsidRPr="007B0E29">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0341C265" w14:textId="53C7DD85" w:rsidR="00C846B3" w:rsidRPr="004A47EB" w:rsidRDefault="00C846B3" w:rsidP="00B34DC6">
            <w:pPr>
              <w:pStyle w:val="ListParagraph"/>
              <w:numPr>
                <w:ilvl w:val="0"/>
                <w:numId w:val="44"/>
              </w:numPr>
              <w:ind w:left="360"/>
            </w:pPr>
            <w:r w:rsidRPr="006939F5">
              <w:t xml:space="preserve">The conclusions question will provide you with information about what your students are taking away from the activity. Student answers to the conclusions question can be used on the </w:t>
            </w:r>
            <w:r w:rsidRPr="00BD2E1D">
              <w:rPr>
                <w:color w:val="00B14F"/>
              </w:rPr>
              <w:t>Driving Question Board</w:t>
            </w:r>
            <w:r w:rsidRPr="006939F5">
              <w:t xml:space="preserve"> (if you are using one). The </w:t>
            </w:r>
            <w:r>
              <w:t>predictions and planning</w:t>
            </w:r>
            <w:r w:rsidRPr="006939F5">
              <w:t xml:space="preserve"> question </w:t>
            </w:r>
            <w:proofErr w:type="gramStart"/>
            <w:r w:rsidRPr="006939F5">
              <w:t>allows</w:t>
            </w:r>
            <w:proofErr w:type="gramEnd"/>
            <w:r w:rsidRPr="006939F5">
              <w:t xml:space="preserve"> students to begin thinking about the next activity and allows you to assess their current ideas as you prepare for the next activity. Student answers to the </w:t>
            </w:r>
            <w:r>
              <w:t>predictions and planning</w:t>
            </w:r>
            <w:r w:rsidRPr="006939F5">
              <w:t xml:space="preserve"> question can be used as a lead </w:t>
            </w:r>
            <w:r w:rsidR="00D315C9" w:rsidRPr="006939F5">
              <w:t>into</w:t>
            </w:r>
            <w:r w:rsidRPr="006939F5">
              <w:t xml:space="preserve"> the next activity.</w:t>
            </w:r>
          </w:p>
        </w:tc>
      </w:tr>
    </w:tbl>
    <w:p w14:paraId="6C8D8D4A" w14:textId="77777777" w:rsidR="00421FB4" w:rsidRPr="00D438F2" w:rsidRDefault="00421FB4" w:rsidP="00421FB4"/>
    <w:p w14:paraId="0D72309C" w14:textId="358A1414" w:rsidR="00421FB4" w:rsidRPr="00D438F2" w:rsidRDefault="00421FB4" w:rsidP="00421FB4">
      <w:pPr>
        <w:pStyle w:val="Heading2"/>
      </w:pPr>
      <w:r w:rsidRPr="00D438F2">
        <w:lastRenderedPageBreak/>
        <w:t>Assessment</w:t>
      </w:r>
    </w:p>
    <w:p w14:paraId="70BF880B" w14:textId="77777777" w:rsidR="00C846B3" w:rsidRPr="00102D74" w:rsidRDefault="00C846B3" w:rsidP="00C846B3">
      <w:pPr>
        <w:rPr>
          <w:color w:val="000000" w:themeColor="text1"/>
        </w:rPr>
      </w:pPr>
      <w:r w:rsidRPr="0009553F">
        <w:t xml:space="preserve">Use </w:t>
      </w:r>
      <w:r w:rsidRPr="00225FA7">
        <w:rPr>
          <w:color w:val="7030A0"/>
        </w:rPr>
        <w:t xml:space="preserve">5.3 Grading the Explanations Tools for Cow Digestion </w:t>
      </w:r>
      <w:r>
        <w:t>to grade student responses. This worksheet has “grading” in the title (instead of “assessing”) because a</w:t>
      </w:r>
      <w:r w:rsidRPr="0009553F">
        <w:t xml:space="preserve">t this point, students can be held accountable for correct answers. If students are still struggling with these concepts, you may want to revisit parts of the </w:t>
      </w:r>
      <w:r>
        <w:t>activity</w:t>
      </w:r>
      <w:r w:rsidRPr="0009553F">
        <w:t xml:space="preserve"> they are finding difficult.</w:t>
      </w:r>
      <w:r w:rsidRPr="00C77EE7">
        <w:t xml:space="preserve"> </w:t>
      </w:r>
      <w:r w:rsidRPr="004C70EE">
        <w:t xml:space="preserve">Use </w:t>
      </w:r>
      <w:r w:rsidRPr="005A244C">
        <w:rPr>
          <w:color w:val="7030A0"/>
        </w:rPr>
        <w:t>Assessing the Animals Matter Tracing Tool</w:t>
      </w:r>
      <w:r>
        <w:rPr>
          <w:color w:val="000000" w:themeColor="text1"/>
        </w:rPr>
        <w:t xml:space="preserve"> to grade the tracing tool.</w:t>
      </w:r>
    </w:p>
    <w:p w14:paraId="7ED2F0C0" w14:textId="2F78AF04" w:rsidR="00421FB4" w:rsidRDefault="00421FB4" w:rsidP="00421FB4">
      <w:pPr>
        <w:pStyle w:val="Heading2"/>
      </w:pPr>
      <w:r>
        <w:t>Differentiation &amp;</w:t>
      </w:r>
      <w:r w:rsidRPr="00761F92">
        <w:t xml:space="preserve"> </w:t>
      </w:r>
      <w:r w:rsidRPr="00D438F2">
        <w:t>Extending the Learning</w:t>
      </w:r>
      <w:r>
        <w:t xml:space="preserve"> </w:t>
      </w:r>
    </w:p>
    <w:p w14:paraId="7D6ADF2C" w14:textId="2B8B6863" w:rsidR="00421FB4" w:rsidRDefault="00421FB4" w:rsidP="00421FB4">
      <w:pPr>
        <w:pStyle w:val="Heading3"/>
        <w:rPr>
          <w:color w:val="FF0000"/>
        </w:rPr>
      </w:pPr>
      <w:r>
        <w:t>Differentiation</w:t>
      </w:r>
    </w:p>
    <w:p w14:paraId="08008AB5" w14:textId="66EE8DA5" w:rsidR="00A95EFC" w:rsidRPr="00A95EFC" w:rsidRDefault="00A95EFC" w:rsidP="00A95EFC">
      <w:pPr>
        <w:pStyle w:val="ListParagraph"/>
        <w:numPr>
          <w:ilvl w:val="0"/>
          <w:numId w:val="58"/>
        </w:numPr>
        <w:tabs>
          <w:tab w:val="clear" w:pos="720"/>
        </w:tabs>
        <w:spacing w:after="0"/>
        <w:ind w:left="360"/>
      </w:pPr>
      <w:r w:rsidRPr="00467E6E">
        <w:rPr>
          <w:color w:val="000000"/>
        </w:rPr>
        <w:t xml:space="preserve">You may want students to first complete </w:t>
      </w:r>
      <w:r>
        <w:rPr>
          <w:color w:val="000000"/>
        </w:rPr>
        <w:t>the front side of the</w:t>
      </w:r>
      <w:r w:rsidRPr="00467E6E">
        <w:rPr>
          <w:color w:val="000000"/>
        </w:rPr>
        <w:t xml:space="preserve"> Explanations Tool </w:t>
      </w:r>
      <w:r>
        <w:rPr>
          <w:color w:val="000000"/>
        </w:rPr>
        <w:t xml:space="preserve">with the </w:t>
      </w:r>
      <w:r w:rsidR="00D70644">
        <w:rPr>
          <w:color w:val="000000"/>
        </w:rPr>
        <w:t xml:space="preserve">Animals </w:t>
      </w:r>
      <w:r w:rsidR="006E5637">
        <w:rPr>
          <w:color w:val="000000"/>
        </w:rPr>
        <w:t>Matter</w:t>
      </w:r>
      <w:r w:rsidR="00D70644">
        <w:rPr>
          <w:color w:val="000000"/>
        </w:rPr>
        <w:t xml:space="preserve"> Tracing Tool</w:t>
      </w:r>
      <w:r>
        <w:rPr>
          <w:color w:val="000000"/>
        </w:rPr>
        <w:t xml:space="preserve"> </w:t>
      </w:r>
      <w:r w:rsidRPr="00467E6E">
        <w:rPr>
          <w:color w:val="000000"/>
        </w:rPr>
        <w:t>and check it together as a class to confirm that the arrows and responses to the prompts are correct. Then, students can use the corrected graphic organizer as a tool to construct their written explanation.</w:t>
      </w:r>
    </w:p>
    <w:p w14:paraId="17D5EEA4" w14:textId="39C192CA" w:rsidR="00325B39" w:rsidRPr="00325B39" w:rsidRDefault="00325B39" w:rsidP="00325B39">
      <w:pPr>
        <w:pStyle w:val="ListParagraph"/>
        <w:numPr>
          <w:ilvl w:val="0"/>
          <w:numId w:val="30"/>
        </w:numPr>
        <w:ind w:left="360"/>
      </w:pPr>
      <w:r w:rsidRPr="00325B39">
        <w:rPr>
          <w:color w:val="000000"/>
        </w:rPr>
        <w:t xml:space="preserve">As the </w:t>
      </w:r>
      <w:r w:rsidR="00D70644">
        <w:rPr>
          <w:color w:val="0432FF"/>
        </w:rPr>
        <w:t>Animals Matter Tracing Tool</w:t>
      </w:r>
      <w:r w:rsidR="00D70644">
        <w:rPr>
          <w:color w:val="000000" w:themeColor="text1"/>
        </w:rPr>
        <w:t xml:space="preserve"> </w:t>
      </w:r>
      <w:r w:rsidRPr="00325B39">
        <w:rPr>
          <w:color w:val="000000"/>
        </w:rPr>
        <w:t>is completed, post in the classroom so students can refer to it.</w:t>
      </w:r>
    </w:p>
    <w:p w14:paraId="0530B57D" w14:textId="1D6850B3" w:rsidR="00325B39" w:rsidRPr="00325B39" w:rsidRDefault="00325B39" w:rsidP="00325B39">
      <w:pPr>
        <w:pStyle w:val="ListParagraph"/>
        <w:numPr>
          <w:ilvl w:val="0"/>
          <w:numId w:val="30"/>
        </w:numPr>
        <w:ind w:left="360"/>
      </w:pPr>
      <w:r w:rsidRPr="00325B39">
        <w:rPr>
          <w:color w:val="000000"/>
        </w:rPr>
        <w:t xml:space="preserve">Encourage students to explain verbally as well as writing on the </w:t>
      </w:r>
      <w:r w:rsidR="000C46EB" w:rsidRPr="00BD2E1D">
        <w:rPr>
          <w:color w:val="0000FF"/>
        </w:rPr>
        <w:t xml:space="preserve">Animals </w:t>
      </w:r>
      <w:r w:rsidR="00D70644" w:rsidRPr="00BD2E1D">
        <w:rPr>
          <w:color w:val="0000FF"/>
        </w:rPr>
        <w:t>Matter Tracing Tool</w:t>
      </w:r>
    </w:p>
    <w:p w14:paraId="38AF40D2" w14:textId="77777777" w:rsidR="00325B39" w:rsidRPr="00325B39" w:rsidRDefault="00325B39" w:rsidP="00325B39">
      <w:pPr>
        <w:pStyle w:val="ListParagraph"/>
        <w:numPr>
          <w:ilvl w:val="0"/>
          <w:numId w:val="30"/>
        </w:numPr>
        <w:ind w:left="360"/>
      </w:pPr>
      <w:r w:rsidRPr="00325B39">
        <w:rPr>
          <w:color w:val="000000"/>
        </w:rPr>
        <w:t xml:space="preserve">Have students highlight </w:t>
      </w:r>
      <w:r>
        <w:rPr>
          <w:color w:val="000000"/>
        </w:rPr>
        <w:t xml:space="preserve">challenging </w:t>
      </w:r>
      <w:r w:rsidRPr="00325B39">
        <w:rPr>
          <w:color w:val="000000"/>
        </w:rPr>
        <w:t>vocabulary in the</w:t>
      </w:r>
      <w:r>
        <w:rPr>
          <w:color w:val="000000"/>
        </w:rPr>
        <w:t xml:space="preserve"> </w:t>
      </w:r>
      <w:r>
        <w:rPr>
          <w:color w:val="0432FF"/>
        </w:rPr>
        <w:t>5.3</w:t>
      </w:r>
      <w:r w:rsidRPr="008D7423">
        <w:rPr>
          <w:color w:val="0432FF"/>
        </w:rPr>
        <w:t xml:space="preserve"> </w:t>
      </w:r>
      <w:r>
        <w:rPr>
          <w:color w:val="0432FF"/>
        </w:rPr>
        <w:t>How do Animals Digest Food? Reading</w:t>
      </w:r>
      <w:r w:rsidRPr="00325B39">
        <w:rPr>
          <w:color w:val="000000"/>
        </w:rPr>
        <w:t xml:space="preserve"> to support the word wall</w:t>
      </w:r>
    </w:p>
    <w:p w14:paraId="36568BE9" w14:textId="45EC9BBF" w:rsidR="00421FB4" w:rsidRDefault="00325B39" w:rsidP="00325B39">
      <w:pPr>
        <w:pStyle w:val="ListParagraph"/>
        <w:numPr>
          <w:ilvl w:val="0"/>
          <w:numId w:val="30"/>
        </w:numPr>
        <w:ind w:left="360"/>
      </w:pPr>
      <w:r w:rsidRPr="00325B39">
        <w:rPr>
          <w:color w:val="000000"/>
        </w:rPr>
        <w:t xml:space="preserve">Refer to the word wall for questions on </w:t>
      </w:r>
      <w:r w:rsidR="00D70644">
        <w:rPr>
          <w:color w:val="000000"/>
        </w:rPr>
        <w:t>d</w:t>
      </w:r>
      <w:r w:rsidRPr="00325B39">
        <w:rPr>
          <w:color w:val="000000"/>
        </w:rPr>
        <w:t>igestion related vocabulary.</w:t>
      </w:r>
    </w:p>
    <w:p w14:paraId="31423865" w14:textId="0891E251" w:rsidR="00421FB4" w:rsidRDefault="00421FB4" w:rsidP="00421FB4">
      <w:pPr>
        <w:pStyle w:val="Heading3"/>
      </w:pPr>
      <w:r>
        <w:t>Modifications</w:t>
      </w:r>
    </w:p>
    <w:p w14:paraId="547A50DC" w14:textId="77777777" w:rsidR="00421FB4" w:rsidRDefault="00421FB4" w:rsidP="00421FB4"/>
    <w:p w14:paraId="737CDD6A" w14:textId="308E51E2" w:rsidR="00C87008" w:rsidRDefault="00421FB4" w:rsidP="00C846B3">
      <w:pPr>
        <w:pStyle w:val="Heading3"/>
      </w:pPr>
      <w:r w:rsidRPr="00D438F2">
        <w:t>Extending the Learning</w:t>
      </w:r>
    </w:p>
    <w:p w14:paraId="18470F04" w14:textId="77777777" w:rsidR="00C846B3" w:rsidRDefault="00C846B3">
      <w:pPr>
        <w:spacing w:after="0"/>
        <w:rPr>
          <w:b/>
          <w:kern w:val="28"/>
          <w:sz w:val="36"/>
        </w:rPr>
      </w:pPr>
      <w:r>
        <w:br w:type="page"/>
      </w:r>
    </w:p>
    <w:p w14:paraId="7917C851" w14:textId="77777777" w:rsidR="00421FB4" w:rsidRDefault="00421FB4" w:rsidP="00421FB4">
      <w:pPr>
        <w:pStyle w:val="Heading1"/>
      </w:pPr>
      <w:r w:rsidRPr="00D438F2">
        <w:lastRenderedPageBreak/>
        <w:t>Activit</w:t>
      </w:r>
      <w:r w:rsidR="00C846B3">
        <w:t>y 5.4: Explaining How Cows Grow: Biosynthesis (40 min)</w:t>
      </w:r>
    </w:p>
    <w:p w14:paraId="206CD0A7" w14:textId="08939D9C" w:rsidR="00421FB4" w:rsidRDefault="00421FB4" w:rsidP="00421FB4">
      <w:pPr>
        <w:pStyle w:val="Heading2"/>
      </w:pPr>
      <w:r>
        <w:t>Overview and Preparation</w:t>
      </w:r>
    </w:p>
    <w:p w14:paraId="098D48A6" w14:textId="77777777" w:rsidR="00421FB4" w:rsidRPr="002B5F20" w:rsidRDefault="00421FB4" w:rsidP="00421FB4">
      <w:pPr>
        <w:pStyle w:val="Heading3"/>
      </w:pPr>
      <w:r>
        <w:t>Target Student Performance</w:t>
      </w:r>
    </w:p>
    <w:p w14:paraId="0C28C1B4" w14:textId="77777777" w:rsidR="00A45148" w:rsidRDefault="00A45148" w:rsidP="00A45148">
      <w:pPr>
        <w:spacing w:beforeLines="40" w:before="96" w:afterLines="40" w:after="96"/>
      </w:pPr>
      <w:r>
        <w:t>Students explain how matter moves and changes and how energy changes during biosynthesis in a cow’s cells (connecting macroscopic observations with atomic-molecular models and using the principles of conservation of matter and energy).</w:t>
      </w:r>
    </w:p>
    <w:p w14:paraId="129BCF1D" w14:textId="77777777" w:rsidR="00A45148" w:rsidRPr="00EB51D5" w:rsidRDefault="00A45148" w:rsidP="00A45148">
      <w:pPr>
        <w:ind w:right="36"/>
      </w:pPr>
      <w:r w:rsidRPr="00176535">
        <w:t>Note: This lesson should be taught, regardless of it you taught only Activity 5.1 or both Activity 5.1 and 5.2. However, the language you use and the responses you should expect from your students will be different. St</w:t>
      </w:r>
      <w:r w:rsidRPr="00EB51D5">
        <w:t>udents who did 5.2, molecular modeling, should use the terms “polymers” and “monomers” in their explanations of digestion and biosynthesis, including the names of specific polymers (e.g., proteins, fats and carbohydrates) and monomers (e.g., amino acids, fatty acids, glycerol). Students only did 5.1 should use the terms "large organic molecules" and "small organic molecules" rather than polymers and monomers and use the names of specific large organic molecules (e.g., proteins, fats and carbohydrates) only.  Throughout the PPT, you will find both sets of vocabulary.</w:t>
      </w:r>
    </w:p>
    <w:p w14:paraId="7E655244" w14:textId="77777777" w:rsidR="00421FB4" w:rsidRDefault="00421FB4" w:rsidP="00421FB4">
      <w:pPr>
        <w:pStyle w:val="Heading3"/>
      </w:pPr>
      <w:r>
        <w:t>Resources You Provide</w:t>
      </w:r>
    </w:p>
    <w:p w14:paraId="1011E687" w14:textId="77777777" w:rsidR="00421FB4" w:rsidRPr="002B5F20" w:rsidRDefault="00A45148" w:rsidP="00B34DC6">
      <w:pPr>
        <w:pStyle w:val="ListParagraph"/>
        <w:numPr>
          <w:ilvl w:val="0"/>
          <w:numId w:val="30"/>
        </w:numPr>
        <w:ind w:left="360"/>
      </w:pPr>
      <w:r>
        <w:t xml:space="preserve">(From previous lesson) </w:t>
      </w:r>
      <w:r w:rsidRPr="00053DD9">
        <w:rPr>
          <w:color w:val="0000FF"/>
        </w:rPr>
        <w:t>3.3 Evidence-Based Arguments for Mealworms Eating</w:t>
      </w:r>
    </w:p>
    <w:p w14:paraId="19C58B35" w14:textId="77777777" w:rsidR="00421FB4" w:rsidRPr="00D438F2" w:rsidRDefault="00421FB4" w:rsidP="00421FB4">
      <w:pPr>
        <w:pStyle w:val="Heading3"/>
      </w:pPr>
      <w:r w:rsidRPr="00D438F2">
        <w:t>Resources Provided</w:t>
      </w:r>
    </w:p>
    <w:p w14:paraId="4A7A32A4" w14:textId="77777777" w:rsidR="00A45148" w:rsidRPr="00334C92" w:rsidRDefault="00A45148" w:rsidP="00B34DC6">
      <w:pPr>
        <w:pStyle w:val="ListParagraph"/>
        <w:numPr>
          <w:ilvl w:val="0"/>
          <w:numId w:val="31"/>
        </w:numPr>
        <w:spacing w:after="0"/>
        <w:rPr>
          <w:color w:val="0000FF"/>
        </w:rPr>
      </w:pPr>
      <w:r>
        <w:rPr>
          <w:color w:val="0000FF"/>
        </w:rPr>
        <w:t>5</w:t>
      </w:r>
      <w:r w:rsidRPr="00334C92">
        <w:rPr>
          <w:color w:val="0000FF"/>
        </w:rPr>
        <w:t>.</w:t>
      </w:r>
      <w:r>
        <w:rPr>
          <w:color w:val="0000FF"/>
        </w:rPr>
        <w:t>4</w:t>
      </w:r>
      <w:r w:rsidRPr="00334C92">
        <w:rPr>
          <w:color w:val="0000FF"/>
        </w:rPr>
        <w:t xml:space="preserve"> Explaining </w:t>
      </w:r>
      <w:r>
        <w:rPr>
          <w:color w:val="0000FF"/>
        </w:rPr>
        <w:t xml:space="preserve">How Cows Grow: </w:t>
      </w:r>
      <w:r w:rsidRPr="00334C92">
        <w:rPr>
          <w:color w:val="0000FF"/>
        </w:rPr>
        <w:t xml:space="preserve">Biosynthesis </w:t>
      </w:r>
      <w:r>
        <w:rPr>
          <w:color w:val="0000FF"/>
        </w:rPr>
        <w:t>PPT</w:t>
      </w:r>
    </w:p>
    <w:p w14:paraId="4CF594DE" w14:textId="77777777" w:rsidR="00A45148" w:rsidRPr="00334C92" w:rsidRDefault="00A45148" w:rsidP="00B34DC6">
      <w:pPr>
        <w:pStyle w:val="ListParagraph"/>
        <w:numPr>
          <w:ilvl w:val="0"/>
          <w:numId w:val="31"/>
        </w:numPr>
        <w:spacing w:after="0"/>
        <w:rPr>
          <w:color w:val="0000FF"/>
        </w:rPr>
      </w:pPr>
      <w:r>
        <w:rPr>
          <w:color w:val="0000FF"/>
        </w:rPr>
        <w:t>5</w:t>
      </w:r>
      <w:r w:rsidRPr="00334C92">
        <w:rPr>
          <w:color w:val="0000FF"/>
        </w:rPr>
        <w:t>.</w:t>
      </w:r>
      <w:r>
        <w:rPr>
          <w:color w:val="0000FF"/>
        </w:rPr>
        <w:t>4</w:t>
      </w:r>
      <w:r w:rsidRPr="00334C92">
        <w:rPr>
          <w:color w:val="0000FF"/>
        </w:rPr>
        <w:t xml:space="preserve"> Explanations Tool for Cow Biosynthesis</w:t>
      </w:r>
      <w:r>
        <w:rPr>
          <w:color w:val="0000FF"/>
        </w:rPr>
        <w:t xml:space="preserve"> </w:t>
      </w:r>
      <w:r>
        <w:t>(1 per student)</w:t>
      </w:r>
    </w:p>
    <w:p w14:paraId="045CF9F2" w14:textId="77777777" w:rsidR="00A45148" w:rsidRPr="00225FA7" w:rsidRDefault="00A45148" w:rsidP="00B34DC6">
      <w:pPr>
        <w:pStyle w:val="ListParagraph"/>
        <w:numPr>
          <w:ilvl w:val="0"/>
          <w:numId w:val="31"/>
        </w:numPr>
        <w:spacing w:after="0"/>
        <w:rPr>
          <w:color w:val="7030A0"/>
        </w:rPr>
      </w:pPr>
      <w:r w:rsidRPr="00225FA7">
        <w:rPr>
          <w:color w:val="7030A0"/>
        </w:rPr>
        <w:t>5.4 Grading the Explanations Tools for Cow Biosynthesis</w:t>
      </w:r>
    </w:p>
    <w:p w14:paraId="7DED5E99" w14:textId="77777777" w:rsidR="00421FB4" w:rsidRPr="00A45148" w:rsidRDefault="00A45148" w:rsidP="00B34DC6">
      <w:pPr>
        <w:pStyle w:val="ListParagraph"/>
        <w:numPr>
          <w:ilvl w:val="0"/>
          <w:numId w:val="6"/>
        </w:numPr>
        <w:rPr>
          <w:color w:val="0000FF"/>
        </w:rPr>
      </w:pPr>
      <w:r>
        <w:rPr>
          <w:color w:val="000000" w:themeColor="text1"/>
        </w:rPr>
        <w:t xml:space="preserve">(Optional) </w:t>
      </w:r>
      <w:r>
        <w:rPr>
          <w:color w:val="0432FF"/>
        </w:rPr>
        <w:t xml:space="preserve">5.4 How do Animals Grow? Reading </w:t>
      </w:r>
      <w:r>
        <w:rPr>
          <w:color w:val="000000" w:themeColor="text1"/>
        </w:rPr>
        <w:t>(1 per student)</w:t>
      </w:r>
    </w:p>
    <w:p w14:paraId="165321CC" w14:textId="77777777" w:rsidR="00421FB4" w:rsidRPr="00D438F2" w:rsidRDefault="00421FB4" w:rsidP="00421FB4">
      <w:pPr>
        <w:pStyle w:val="Heading3"/>
      </w:pPr>
      <w:r>
        <w:t xml:space="preserve">Recurring </w:t>
      </w:r>
      <w:r w:rsidRPr="00D438F2">
        <w:t>Resources</w:t>
      </w:r>
    </w:p>
    <w:p w14:paraId="0E445FA9" w14:textId="77777777" w:rsidR="00A45148" w:rsidRDefault="00A45148" w:rsidP="00B34DC6">
      <w:pPr>
        <w:pStyle w:val="ListParagraph"/>
        <w:numPr>
          <w:ilvl w:val="0"/>
          <w:numId w:val="31"/>
        </w:numPr>
        <w:rPr>
          <w:color w:val="0000FF"/>
        </w:rPr>
      </w:pPr>
      <w:r>
        <w:rPr>
          <w:color w:val="000000" w:themeColor="text1"/>
        </w:rPr>
        <w:t xml:space="preserve">(Optional) </w:t>
      </w:r>
      <w:r>
        <w:rPr>
          <w:color w:val="0000FF"/>
        </w:rPr>
        <w:t xml:space="preserve">Big Idea Probe: What Happens to the Fat? </w:t>
      </w:r>
      <w:r>
        <w:rPr>
          <w:color w:val="000000" w:themeColor="text1"/>
        </w:rPr>
        <w:t>(1 per student)</w:t>
      </w:r>
    </w:p>
    <w:p w14:paraId="701693FC" w14:textId="77777777" w:rsidR="00A45148" w:rsidRDefault="00A45148" w:rsidP="00B34DC6">
      <w:pPr>
        <w:pStyle w:val="ListParagraph"/>
        <w:numPr>
          <w:ilvl w:val="0"/>
          <w:numId w:val="31"/>
        </w:numPr>
        <w:rPr>
          <w:color w:val="0000FF"/>
        </w:rPr>
      </w:pPr>
      <w:r>
        <w:rPr>
          <w:color w:val="000000" w:themeColor="text1"/>
        </w:rPr>
        <w:t xml:space="preserve">(Optional) </w:t>
      </w:r>
      <w:r w:rsidRPr="005A244C">
        <w:rPr>
          <w:color w:val="7030A0"/>
        </w:rPr>
        <w:t>Assessing the Big Idea Probe: What Happens to the Fat?</w:t>
      </w:r>
    </w:p>
    <w:p w14:paraId="2D38103A" w14:textId="77777777" w:rsidR="00A45148" w:rsidRPr="00C77EE7" w:rsidRDefault="00A45148" w:rsidP="00B34DC6">
      <w:pPr>
        <w:pStyle w:val="ListParagraph"/>
        <w:numPr>
          <w:ilvl w:val="0"/>
          <w:numId w:val="31"/>
        </w:numPr>
        <w:jc w:val="both"/>
        <w:rPr>
          <w:color w:val="0000FF"/>
        </w:rPr>
      </w:pPr>
      <w:r w:rsidRPr="00A656E5">
        <w:t xml:space="preserve">(Optional) </w:t>
      </w:r>
      <w:r w:rsidRPr="00A656E5">
        <w:rPr>
          <w:color w:val="0000FF"/>
        </w:rPr>
        <w:t xml:space="preserve">Example </w:t>
      </w:r>
      <w:r>
        <w:rPr>
          <w:color w:val="0000FF"/>
        </w:rPr>
        <w:t>Animal</w:t>
      </w:r>
      <w:r w:rsidRPr="00A656E5">
        <w:rPr>
          <w:color w:val="0000FF"/>
        </w:rPr>
        <w:t xml:space="preserve"> Explanations Handout </w:t>
      </w:r>
      <w:r w:rsidRPr="00A656E5">
        <w:t>(1 per student or per group)</w:t>
      </w:r>
    </w:p>
    <w:p w14:paraId="5AD34747" w14:textId="77777777" w:rsidR="00A45148" w:rsidRPr="005B2BFB" w:rsidRDefault="00A45148" w:rsidP="00B34DC6">
      <w:pPr>
        <w:pStyle w:val="ListParagraph"/>
        <w:numPr>
          <w:ilvl w:val="0"/>
          <w:numId w:val="31"/>
        </w:numPr>
        <w:rPr>
          <w:color w:val="0000FF"/>
        </w:rPr>
      </w:pPr>
      <w:r>
        <w:rPr>
          <w:color w:val="0432FF"/>
        </w:rPr>
        <w:t>Animals Matter Tracing Tool</w:t>
      </w:r>
      <w:r>
        <w:rPr>
          <w:color w:val="000000" w:themeColor="text1"/>
        </w:rPr>
        <w:t xml:space="preserve"> </w:t>
      </w:r>
      <w:r>
        <w:t>(1 per student)</w:t>
      </w:r>
    </w:p>
    <w:p w14:paraId="76625032" w14:textId="77777777" w:rsidR="00A45148" w:rsidRPr="005A244C" w:rsidRDefault="00A45148" w:rsidP="00B34DC6">
      <w:pPr>
        <w:pStyle w:val="ListParagraph"/>
        <w:numPr>
          <w:ilvl w:val="0"/>
          <w:numId w:val="31"/>
        </w:numPr>
        <w:rPr>
          <w:color w:val="7030A0"/>
        </w:rPr>
      </w:pPr>
      <w:r w:rsidRPr="005A244C">
        <w:rPr>
          <w:color w:val="7030A0"/>
        </w:rPr>
        <w:t>Assessing the Animals Matter Tracing Tool</w:t>
      </w:r>
    </w:p>
    <w:p w14:paraId="34AB9376" w14:textId="77777777" w:rsidR="004E089E" w:rsidRPr="00DB2CDF" w:rsidRDefault="004E089E" w:rsidP="004E089E">
      <w:pPr>
        <w:pStyle w:val="ListParagraph"/>
        <w:numPr>
          <w:ilvl w:val="0"/>
          <w:numId w:val="31"/>
        </w:numPr>
        <w:spacing w:after="0"/>
        <w:rPr>
          <w:color w:val="0000FF"/>
        </w:rPr>
      </w:pPr>
      <w:r w:rsidRPr="00DB2CDF">
        <w:rPr>
          <w:color w:val="0000FF"/>
        </w:rPr>
        <w:t>Learning Tracking Tool for Animals</w:t>
      </w:r>
    </w:p>
    <w:p w14:paraId="3544F51A" w14:textId="77777777" w:rsidR="004E089E" w:rsidRPr="005A244C" w:rsidRDefault="004E089E" w:rsidP="004E089E">
      <w:pPr>
        <w:pStyle w:val="ListParagraph"/>
        <w:numPr>
          <w:ilvl w:val="0"/>
          <w:numId w:val="31"/>
        </w:numPr>
        <w:spacing w:after="0"/>
        <w:rPr>
          <w:color w:val="7030A0"/>
        </w:rPr>
      </w:pPr>
      <w:r w:rsidRPr="005A244C">
        <w:rPr>
          <w:color w:val="7030A0"/>
        </w:rPr>
        <w:t>Assessing the Learning Tracking Tool for Animals</w:t>
      </w:r>
    </w:p>
    <w:p w14:paraId="317BBB1E" w14:textId="77777777" w:rsidR="00A45148" w:rsidRPr="00334C92" w:rsidRDefault="00A45148" w:rsidP="00B34DC6">
      <w:pPr>
        <w:pStyle w:val="ListParagraph"/>
        <w:numPr>
          <w:ilvl w:val="0"/>
          <w:numId w:val="31"/>
        </w:numPr>
        <w:rPr>
          <w:color w:val="0000FF"/>
        </w:rPr>
      </w:pPr>
      <w:r w:rsidRPr="00B43772">
        <w:rPr>
          <w:color w:val="00B050"/>
        </w:rPr>
        <w:t xml:space="preserve">Three Questions 11 x 17 Poster </w:t>
      </w:r>
      <w:r>
        <w:t>(1 per class)</w:t>
      </w:r>
    </w:p>
    <w:p w14:paraId="72C62B1D" w14:textId="77777777" w:rsidR="00A45148" w:rsidRPr="00C77EE7" w:rsidRDefault="00A45148" w:rsidP="00B34DC6">
      <w:pPr>
        <w:pStyle w:val="ListParagraph"/>
        <w:numPr>
          <w:ilvl w:val="0"/>
          <w:numId w:val="31"/>
        </w:numPr>
        <w:rPr>
          <w:color w:val="0000FF"/>
        </w:rPr>
      </w:pPr>
      <w:r w:rsidRPr="00B43772">
        <w:rPr>
          <w:color w:val="00B050"/>
        </w:rPr>
        <w:t>Three Questions Handou</w:t>
      </w:r>
      <w:r w:rsidRPr="00334C92">
        <w:rPr>
          <w:color w:val="0000FF"/>
        </w:rPr>
        <w:t>t</w:t>
      </w:r>
      <w:r>
        <w:rPr>
          <w:color w:val="0000FF"/>
        </w:rPr>
        <w:t xml:space="preserve"> </w:t>
      </w:r>
      <w:r>
        <w:t>(1 per student)</w:t>
      </w:r>
    </w:p>
    <w:p w14:paraId="3770E0BC" w14:textId="77777777" w:rsidR="00A45148" w:rsidRPr="00F519D3" w:rsidRDefault="00A45148" w:rsidP="00B34DC6">
      <w:pPr>
        <w:pStyle w:val="ListParagraph"/>
        <w:numPr>
          <w:ilvl w:val="0"/>
          <w:numId w:val="31"/>
        </w:numPr>
        <w:jc w:val="both"/>
        <w:rPr>
          <w:color w:val="0000FF"/>
        </w:rPr>
      </w:pPr>
      <w:r w:rsidRPr="003F6CFF">
        <w:rPr>
          <w:color w:val="00B050"/>
        </w:rPr>
        <w:t xml:space="preserve">Digestion and Biosynthesis of Carbohydrates 11 x 17 Poster </w:t>
      </w:r>
      <w:r>
        <w:t>(1 per class)</w:t>
      </w:r>
    </w:p>
    <w:p w14:paraId="006A670A" w14:textId="77777777" w:rsidR="00A45148" w:rsidRPr="00F519D3" w:rsidRDefault="00A45148" w:rsidP="00B34DC6">
      <w:pPr>
        <w:pStyle w:val="ListParagraph"/>
        <w:numPr>
          <w:ilvl w:val="0"/>
          <w:numId w:val="31"/>
        </w:numPr>
        <w:jc w:val="both"/>
        <w:rPr>
          <w:color w:val="0000FF"/>
        </w:rPr>
      </w:pPr>
      <w:r w:rsidRPr="003F6CFF">
        <w:rPr>
          <w:color w:val="00B050"/>
        </w:rPr>
        <w:t xml:space="preserve">Digestion and Biosynthesis of Fat 11 x 17 Poster </w:t>
      </w:r>
      <w:r>
        <w:t>(1 per class)</w:t>
      </w:r>
    </w:p>
    <w:p w14:paraId="0CFF9CD7" w14:textId="77777777" w:rsidR="00A45148" w:rsidRPr="004C4D6C" w:rsidRDefault="00A45148" w:rsidP="00B34DC6">
      <w:pPr>
        <w:pStyle w:val="ListParagraph"/>
        <w:numPr>
          <w:ilvl w:val="0"/>
          <w:numId w:val="31"/>
        </w:numPr>
        <w:jc w:val="both"/>
        <w:rPr>
          <w:color w:val="0000FF"/>
        </w:rPr>
      </w:pPr>
      <w:r w:rsidRPr="003F6CFF">
        <w:rPr>
          <w:color w:val="00B050"/>
        </w:rPr>
        <w:t xml:space="preserve">Digestion and Biosynthesis of Protein 11 x 17 Poster </w:t>
      </w:r>
      <w:r>
        <w:t>(1 per class)</w:t>
      </w:r>
    </w:p>
    <w:p w14:paraId="45308C0B" w14:textId="77777777" w:rsidR="00421FB4" w:rsidRPr="00A45148" w:rsidRDefault="00A45148" w:rsidP="00B34DC6">
      <w:pPr>
        <w:pStyle w:val="ListParagraph"/>
        <w:numPr>
          <w:ilvl w:val="0"/>
          <w:numId w:val="31"/>
        </w:numPr>
      </w:pPr>
      <w:r w:rsidRPr="00B43772">
        <w:rPr>
          <w:color w:val="00B050"/>
        </w:rPr>
        <w:t xml:space="preserve">Metabolic Pathways 11 x 17 Poster </w:t>
      </w:r>
      <w:r w:rsidRPr="001C7050">
        <w:t>(</w:t>
      </w:r>
      <w:hyperlink r:id="rId19" w:history="1">
        <w:r w:rsidRPr="008803BB">
          <w:rPr>
            <w:rFonts w:eastAsiaTheme="minorEastAsia"/>
            <w:color w:val="0000FF"/>
            <w:u w:val="single"/>
          </w:rPr>
          <w:t>http://www.sigmaaldrich.com/content/dam/sigma-aldrich/docs/Sigma/General_Information/metabolic_pathways_poster.pdf</w:t>
        </w:r>
      </w:hyperlink>
      <w:r w:rsidRPr="001C7050">
        <w:rPr>
          <w:rFonts w:ascii="Helvetica" w:eastAsiaTheme="minorEastAsia" w:hAnsi="Helvetica" w:cs="Helvetica"/>
        </w:rPr>
        <w:t>)</w:t>
      </w:r>
      <w:r>
        <w:rPr>
          <w:rFonts w:ascii="Helvetica" w:eastAsiaTheme="minorEastAsia" w:hAnsi="Helvetica" w:cs="Helvetica"/>
        </w:rPr>
        <w:t xml:space="preserve"> (1 per class)</w:t>
      </w:r>
    </w:p>
    <w:p w14:paraId="72796037" w14:textId="77777777" w:rsidR="00421FB4" w:rsidRPr="00D438F2" w:rsidRDefault="00421FB4" w:rsidP="00421FB4">
      <w:pPr>
        <w:pStyle w:val="Heading3"/>
      </w:pPr>
      <w:r w:rsidRPr="00D438F2">
        <w:t>Setup</w:t>
      </w:r>
    </w:p>
    <w:p w14:paraId="356D1AD0" w14:textId="77777777" w:rsidR="00A45148" w:rsidRDefault="00A45148" w:rsidP="00A45148">
      <w:r w:rsidRPr="00334C92">
        <w:t xml:space="preserve">Print one copy of the </w:t>
      </w:r>
      <w:r>
        <w:rPr>
          <w:color w:val="0000FF"/>
        </w:rPr>
        <w:t>5</w:t>
      </w:r>
      <w:r w:rsidRPr="00334C92">
        <w:rPr>
          <w:color w:val="0000FF"/>
        </w:rPr>
        <w:t>.</w:t>
      </w:r>
      <w:r>
        <w:rPr>
          <w:color w:val="0000FF"/>
        </w:rPr>
        <w:t>4</w:t>
      </w:r>
      <w:r w:rsidRPr="00334C92">
        <w:rPr>
          <w:color w:val="0000FF"/>
        </w:rPr>
        <w:t xml:space="preserve"> Explanations Tool for Cow Biosynthesis</w:t>
      </w:r>
      <w:r>
        <w:rPr>
          <w:color w:val="000000" w:themeColor="text1"/>
        </w:rPr>
        <w:t xml:space="preserve">, and the </w:t>
      </w:r>
      <w:r>
        <w:rPr>
          <w:color w:val="0432FF"/>
        </w:rPr>
        <w:t>5.4 How do Animals Grow? Reading</w:t>
      </w:r>
      <w:r>
        <w:rPr>
          <w:color w:val="000000" w:themeColor="text1"/>
        </w:rPr>
        <w:t xml:space="preserve"> (if you choose to use it) </w:t>
      </w:r>
      <w:r w:rsidRPr="00334C92">
        <w:t xml:space="preserve">for each student. </w:t>
      </w:r>
      <w:r>
        <w:t xml:space="preserve">If you are using it, print one copy of the </w:t>
      </w:r>
      <w:r>
        <w:rPr>
          <w:color w:val="0000FF"/>
        </w:rPr>
        <w:t xml:space="preserve">Big Idea Probe: What Happens to the Fat? </w:t>
      </w:r>
      <w:r>
        <w:rPr>
          <w:color w:val="000000" w:themeColor="text1"/>
        </w:rPr>
        <w:t>for each student.</w:t>
      </w:r>
      <w:r>
        <w:rPr>
          <w:color w:val="0000FF"/>
        </w:rPr>
        <w:t xml:space="preserve"> </w:t>
      </w:r>
      <w:r w:rsidRPr="00334C92">
        <w:t xml:space="preserve">Prepare a computer and a </w:t>
      </w:r>
      <w:r w:rsidRPr="00334C92">
        <w:lastRenderedPageBreak/>
        <w:t>projector to display the PPT.</w:t>
      </w:r>
      <w:r>
        <w:t xml:space="preserve"> Print and hang the </w:t>
      </w:r>
      <w:r w:rsidRPr="0063106A">
        <w:rPr>
          <w:color w:val="00B050"/>
        </w:rPr>
        <w:t>Digestion and Biosynthesis 11 x 17 Posters</w:t>
      </w:r>
      <w:r>
        <w:t xml:space="preserve"> and </w:t>
      </w:r>
      <w:r w:rsidRPr="0063106A">
        <w:rPr>
          <w:color w:val="00B050"/>
        </w:rPr>
        <w:t>Metabolic Pathways 11 x 17 Poster</w:t>
      </w:r>
      <w:r>
        <w:rPr>
          <w:color w:val="0000FF"/>
        </w:rPr>
        <w:t>.</w:t>
      </w:r>
      <w:r>
        <w:t xml:space="preserve"> </w:t>
      </w:r>
      <w:r w:rsidRPr="00634A86">
        <w:t xml:space="preserve">In this activity, your students will need to use the </w:t>
      </w:r>
      <w:r w:rsidRPr="0063106A">
        <w:rPr>
          <w:color w:val="00B050"/>
        </w:rPr>
        <w:t>Three Questions Explanation Checklist</w:t>
      </w:r>
      <w:r w:rsidRPr="00634A86">
        <w:t xml:space="preserve"> on the back of the </w:t>
      </w:r>
      <w:r w:rsidRPr="0063106A">
        <w:rPr>
          <w:color w:val="00B050"/>
        </w:rPr>
        <w:t>Three Questions Handout</w:t>
      </w:r>
      <w:r w:rsidRPr="00634A86">
        <w:t>. Be sure to have this available to students and see the notes in the Modifications at the end of the Activity for ideas about how to use it.</w:t>
      </w:r>
    </w:p>
    <w:p w14:paraId="35AA68B7" w14:textId="692BCF2D" w:rsidR="00421FB4" w:rsidRPr="00CD686F" w:rsidRDefault="00421FB4" w:rsidP="00421FB4">
      <w:pPr>
        <w:pStyle w:val="Heading2"/>
        <w:rPr>
          <w:color w:val="FF0000"/>
        </w:rPr>
      </w:pPr>
      <w:r w:rsidRPr="00D438F2">
        <w:t>Directions</w:t>
      </w:r>
      <w:r>
        <w:t xml:space="preserve"> </w:t>
      </w:r>
    </w:p>
    <w:tbl>
      <w:tblPr>
        <w:tblStyle w:val="TableGrid"/>
        <w:tblW w:w="9273" w:type="dxa"/>
        <w:tblLayout w:type="fixed"/>
        <w:tblLook w:val="04A0" w:firstRow="1" w:lastRow="0" w:firstColumn="1" w:lastColumn="0" w:noHBand="0" w:noVBand="1"/>
      </w:tblPr>
      <w:tblGrid>
        <w:gridCol w:w="9273"/>
      </w:tblGrid>
      <w:tr w:rsidR="00A45148" w:rsidRPr="002B213D" w14:paraId="4741A0DF" w14:textId="77777777" w:rsidTr="00A45148">
        <w:tc>
          <w:tcPr>
            <w:tcW w:w="9273" w:type="dxa"/>
          </w:tcPr>
          <w:p w14:paraId="65801570" w14:textId="77777777" w:rsidR="00A45148" w:rsidRPr="001C5DDC" w:rsidRDefault="00A45148" w:rsidP="00B34DC6">
            <w:pPr>
              <w:pStyle w:val="List1"/>
              <w:numPr>
                <w:ilvl w:val="0"/>
                <w:numId w:val="50"/>
              </w:numPr>
              <w:rPr>
                <w:b/>
              </w:rPr>
            </w:pPr>
            <w:r w:rsidRPr="001C5DDC">
              <w:rPr>
                <w:b/>
              </w:rPr>
              <w:t>Use the instructional model to show students where they are in the course of the unit.</w:t>
            </w:r>
          </w:p>
          <w:p w14:paraId="7DC3452C" w14:textId="77777777" w:rsidR="00A45148" w:rsidRPr="00BB6D33" w:rsidRDefault="00A45148" w:rsidP="007B7FA2">
            <w:pPr>
              <w:rPr>
                <w:b/>
              </w:rPr>
            </w:pPr>
            <w:r>
              <w:t>Show slide 2</w:t>
            </w:r>
            <w:r w:rsidRPr="00CE0235">
              <w:t xml:space="preserve"> of the </w:t>
            </w:r>
            <w:r>
              <w:rPr>
                <w:color w:val="0000FF"/>
              </w:rPr>
              <w:t>5.4</w:t>
            </w:r>
            <w:r w:rsidRPr="00334C92">
              <w:rPr>
                <w:color w:val="0000FF"/>
              </w:rPr>
              <w:t xml:space="preserve"> Explaining </w:t>
            </w:r>
            <w:r>
              <w:rPr>
                <w:color w:val="0000FF"/>
              </w:rPr>
              <w:t xml:space="preserve">How Cows Grow: </w:t>
            </w:r>
            <w:r w:rsidRPr="00334C92">
              <w:rPr>
                <w:color w:val="0000FF"/>
              </w:rPr>
              <w:t xml:space="preserve">Biosynthesis </w:t>
            </w:r>
            <w:r>
              <w:rPr>
                <w:color w:val="0000FF"/>
              </w:rPr>
              <w:t>PPT</w:t>
            </w:r>
            <w:r>
              <w:t>.</w:t>
            </w:r>
          </w:p>
        </w:tc>
      </w:tr>
      <w:tr w:rsidR="00A45148" w:rsidRPr="002B213D" w14:paraId="57ADD3D3" w14:textId="77777777" w:rsidTr="00A45148">
        <w:tc>
          <w:tcPr>
            <w:tcW w:w="9273" w:type="dxa"/>
          </w:tcPr>
          <w:p w14:paraId="3BC55677" w14:textId="77777777" w:rsidR="00A45148" w:rsidRDefault="00A45148" w:rsidP="00B34DC6">
            <w:pPr>
              <w:pStyle w:val="List1"/>
              <w:numPr>
                <w:ilvl w:val="0"/>
                <w:numId w:val="50"/>
              </w:numPr>
              <w:rPr>
                <w:b/>
              </w:rPr>
            </w:pPr>
            <w:r>
              <w:rPr>
                <w:b/>
              </w:rPr>
              <w:t>Remind students of their unanswered questions.</w:t>
            </w:r>
          </w:p>
          <w:p w14:paraId="1C92E9B3" w14:textId="77777777" w:rsidR="00A45148" w:rsidRPr="008C7FED" w:rsidRDefault="00A45148" w:rsidP="007B7FA2">
            <w:pPr>
              <w:pStyle w:val="List1"/>
              <w:ind w:left="0" w:firstLine="0"/>
              <w:rPr>
                <w:b/>
              </w:rPr>
            </w:pPr>
            <w:r>
              <w:t xml:space="preserve">Using slide 3 of the PPT have students revisit their arguments and unanswered questions from the Mealworm Investigation by looking at </w:t>
            </w:r>
            <w:r w:rsidRPr="00053DD9">
              <w:rPr>
                <w:color w:val="0000FF"/>
              </w:rPr>
              <w:t xml:space="preserve">3.3 Evidence-Based Arguments for Mealworms Eating. </w:t>
            </w:r>
          </w:p>
          <w:p w14:paraId="4B1C4308" w14:textId="77777777" w:rsidR="00A45148" w:rsidRDefault="00A45148" w:rsidP="00B34DC6">
            <w:pPr>
              <w:pStyle w:val="List1"/>
              <w:numPr>
                <w:ilvl w:val="0"/>
                <w:numId w:val="30"/>
              </w:numPr>
              <w:spacing w:after="0"/>
              <w:ind w:left="346"/>
            </w:pPr>
            <w:r>
              <w:t>Remind students that after explaining cellular respiration in Lesson 4.2 and digestion in Lesson 5.3, there were still unanswered questions about how animals grow.</w:t>
            </w:r>
          </w:p>
          <w:p w14:paraId="16445CEE" w14:textId="77777777" w:rsidR="00A45148" w:rsidRPr="008C7FED" w:rsidRDefault="00A45148" w:rsidP="00B34DC6">
            <w:pPr>
              <w:pStyle w:val="List1"/>
              <w:numPr>
                <w:ilvl w:val="0"/>
                <w:numId w:val="30"/>
              </w:numPr>
              <w:ind w:left="346"/>
            </w:pPr>
            <w:r>
              <w:t>In today’s lesson, students will use what they learned in Lesson 5.1 (and 5.2) to explain how cows use food for growth.</w:t>
            </w:r>
          </w:p>
        </w:tc>
      </w:tr>
      <w:tr w:rsidR="00A45148" w:rsidRPr="002B213D" w14:paraId="4264C858" w14:textId="77777777" w:rsidTr="00A45148">
        <w:tc>
          <w:tcPr>
            <w:tcW w:w="9273" w:type="dxa"/>
          </w:tcPr>
          <w:p w14:paraId="42A43CCA" w14:textId="77777777" w:rsidR="00A45148" w:rsidRDefault="00A45148" w:rsidP="00B34DC6">
            <w:pPr>
              <w:pStyle w:val="ListParagraph"/>
              <w:numPr>
                <w:ilvl w:val="0"/>
                <w:numId w:val="50"/>
              </w:numPr>
              <w:contextualSpacing w:val="0"/>
              <w:rPr>
                <w:rFonts w:eastAsia="SimSun"/>
                <w:b/>
                <w:bCs/>
                <w:lang w:eastAsia="zh-CN"/>
              </w:rPr>
            </w:pPr>
            <w:r>
              <w:rPr>
                <w:rFonts w:eastAsia="SimSun"/>
                <w:b/>
                <w:bCs/>
                <w:lang w:eastAsia="zh-CN"/>
              </w:rPr>
              <w:t>Discuss what happens to the small organic molecules after digestion.</w:t>
            </w:r>
          </w:p>
          <w:p w14:paraId="31BCE3E1" w14:textId="77777777" w:rsidR="00A45148" w:rsidRDefault="00A45148" w:rsidP="007B7FA2">
            <w:pPr>
              <w:rPr>
                <w:rFonts w:eastAsia="SimSun"/>
                <w:bCs/>
                <w:lang w:eastAsia="zh-CN"/>
              </w:rPr>
            </w:pPr>
            <w:r>
              <w:rPr>
                <w:rFonts w:eastAsia="SimSun"/>
                <w:bCs/>
                <w:lang w:eastAsia="zh-CN"/>
              </w:rPr>
              <w:t xml:space="preserve">Show slide 4-5 of the PPT. Remind students that the products of digestion (small organic molecules or monomers) can be used by cells for either growth or energy. </w:t>
            </w:r>
          </w:p>
          <w:p w14:paraId="367F080E" w14:textId="77777777" w:rsidR="00A45148" w:rsidRPr="007924D8" w:rsidRDefault="00A45148" w:rsidP="00B34DC6">
            <w:pPr>
              <w:pStyle w:val="ListParagraph"/>
              <w:numPr>
                <w:ilvl w:val="0"/>
                <w:numId w:val="49"/>
              </w:numPr>
              <w:rPr>
                <w:rFonts w:eastAsia="SimSun"/>
                <w:bCs/>
                <w:lang w:eastAsia="zh-CN"/>
              </w:rPr>
            </w:pPr>
            <w:r>
              <w:rPr>
                <w:rFonts w:eastAsia="SimSun"/>
                <w:bCs/>
                <w:lang w:eastAsia="zh-CN"/>
              </w:rPr>
              <w:t>Allow students to explain the processes of digestion and cellular respiration as a review.</w:t>
            </w:r>
          </w:p>
        </w:tc>
      </w:tr>
      <w:tr w:rsidR="00A45148" w:rsidRPr="002B213D" w14:paraId="7693D315" w14:textId="77777777" w:rsidTr="00A45148">
        <w:tc>
          <w:tcPr>
            <w:tcW w:w="9273" w:type="dxa"/>
          </w:tcPr>
          <w:p w14:paraId="2F66A7D8" w14:textId="77777777" w:rsidR="00A45148" w:rsidRDefault="00A45148" w:rsidP="00B34DC6">
            <w:pPr>
              <w:pStyle w:val="ListParagraph"/>
              <w:numPr>
                <w:ilvl w:val="0"/>
                <w:numId w:val="50"/>
              </w:numPr>
              <w:contextualSpacing w:val="0"/>
              <w:rPr>
                <w:b/>
              </w:rPr>
            </w:pPr>
            <w:r>
              <w:rPr>
                <w:b/>
              </w:rPr>
              <w:t>Have students complete their Explanations Process Tool for Biosynthesis.</w:t>
            </w:r>
          </w:p>
          <w:p w14:paraId="1041D513" w14:textId="77777777" w:rsidR="00A45148" w:rsidRPr="0050227E" w:rsidRDefault="00A45148" w:rsidP="007B7FA2">
            <w:r>
              <w:t>Show slide 6</w:t>
            </w:r>
            <w:r w:rsidRPr="0050227E">
              <w:t xml:space="preserve"> of the </w:t>
            </w:r>
            <w:r>
              <w:rPr>
                <w:color w:val="0000FF"/>
              </w:rPr>
              <w:t>5.4</w:t>
            </w:r>
            <w:r w:rsidRPr="00334C92">
              <w:rPr>
                <w:color w:val="0000FF"/>
              </w:rPr>
              <w:t xml:space="preserve"> Explaining </w:t>
            </w:r>
            <w:r>
              <w:rPr>
                <w:color w:val="0000FF"/>
              </w:rPr>
              <w:t xml:space="preserve">How Cows Grow: </w:t>
            </w:r>
            <w:r w:rsidRPr="00334C92">
              <w:rPr>
                <w:color w:val="0000FF"/>
              </w:rPr>
              <w:t xml:space="preserve">Biosynthesis </w:t>
            </w:r>
            <w:r>
              <w:rPr>
                <w:color w:val="0000FF"/>
              </w:rPr>
              <w:t>PPT</w:t>
            </w:r>
            <w:r w:rsidRPr="0050227E">
              <w:t xml:space="preserve">. Give each student one copy of </w:t>
            </w:r>
            <w:r>
              <w:rPr>
                <w:color w:val="0000FF"/>
              </w:rPr>
              <w:t>5.4</w:t>
            </w:r>
            <w:r w:rsidRPr="0050227E">
              <w:rPr>
                <w:color w:val="0000FF"/>
              </w:rPr>
              <w:t xml:space="preserve"> Explanations Tool for Cow </w:t>
            </w:r>
            <w:r>
              <w:rPr>
                <w:color w:val="0000FF"/>
              </w:rPr>
              <w:t>Biosynthesis</w:t>
            </w:r>
            <w:r w:rsidRPr="0050227E">
              <w:t xml:space="preserve">. </w:t>
            </w:r>
          </w:p>
          <w:p w14:paraId="4897F7F1" w14:textId="77777777" w:rsidR="00A45148" w:rsidRPr="0050227E" w:rsidRDefault="00A45148" w:rsidP="00B34DC6">
            <w:pPr>
              <w:pStyle w:val="ListParagraph"/>
              <w:numPr>
                <w:ilvl w:val="0"/>
                <w:numId w:val="35"/>
              </w:numPr>
              <w:ind w:left="342"/>
            </w:pPr>
            <w:r w:rsidRPr="0050227E">
              <w:t>Tell students that in this part of the investigation, they will combine everything they learned about how cows</w:t>
            </w:r>
            <w:r>
              <w:t xml:space="preserve"> use food to grow into an explanation</w:t>
            </w:r>
            <w:r w:rsidRPr="0050227E">
              <w:t>.</w:t>
            </w:r>
          </w:p>
          <w:p w14:paraId="090FC1AE" w14:textId="77777777" w:rsidR="00A45148" w:rsidRPr="0050227E" w:rsidRDefault="00A45148" w:rsidP="00B34DC6">
            <w:pPr>
              <w:pStyle w:val="ListParagraph"/>
              <w:numPr>
                <w:ilvl w:val="0"/>
                <w:numId w:val="35"/>
              </w:numPr>
              <w:ind w:left="342"/>
            </w:pPr>
            <w:r w:rsidRPr="0050227E">
              <w:t>Remind them to consider both their evidence from the investigation as well as what they learned in the molecular modeling</w:t>
            </w:r>
            <w:r>
              <w:t xml:space="preserve"> (or tracing)</w:t>
            </w:r>
            <w:r w:rsidRPr="0050227E">
              <w:t xml:space="preserve"> activity to construct their explanations. </w:t>
            </w:r>
          </w:p>
          <w:p w14:paraId="3C85DD9E" w14:textId="77777777" w:rsidR="00A45148" w:rsidRPr="002B213D" w:rsidRDefault="00A45148" w:rsidP="00B34DC6">
            <w:pPr>
              <w:pStyle w:val="ListParagraph"/>
              <w:numPr>
                <w:ilvl w:val="0"/>
                <w:numId w:val="47"/>
              </w:numPr>
              <w:ind w:left="346"/>
              <w:contextualSpacing w:val="0"/>
            </w:pPr>
            <w:r w:rsidRPr="0050227E">
              <w:t xml:space="preserve">Give students about 10 minutes to complete the Explanations process tool. </w:t>
            </w:r>
          </w:p>
        </w:tc>
      </w:tr>
      <w:tr w:rsidR="00A45148" w:rsidRPr="002B213D" w14:paraId="41C9D3AC" w14:textId="77777777" w:rsidTr="00A45148">
        <w:tc>
          <w:tcPr>
            <w:tcW w:w="9273" w:type="dxa"/>
          </w:tcPr>
          <w:p w14:paraId="2015C0EB" w14:textId="77777777" w:rsidR="00A45148" w:rsidRPr="00664FEB" w:rsidRDefault="00A45148" w:rsidP="00B34DC6">
            <w:pPr>
              <w:pStyle w:val="ListParagraph"/>
              <w:numPr>
                <w:ilvl w:val="0"/>
                <w:numId w:val="50"/>
              </w:numPr>
              <w:rPr>
                <w:b/>
              </w:rPr>
            </w:pPr>
            <w:r w:rsidRPr="00664FEB">
              <w:rPr>
                <w:b/>
                <w:bCs/>
              </w:rPr>
              <w:t>Have students share explanations with each other.</w:t>
            </w:r>
          </w:p>
          <w:p w14:paraId="7D96CD9C" w14:textId="77777777" w:rsidR="00A45148" w:rsidRPr="0050227E" w:rsidRDefault="00A45148" w:rsidP="007B7FA2">
            <w:r>
              <w:t>Show slide 7</w:t>
            </w:r>
            <w:r w:rsidRPr="0050227E">
              <w:t xml:space="preserve"> of the </w:t>
            </w:r>
            <w:r>
              <w:rPr>
                <w:color w:val="0000FF"/>
              </w:rPr>
              <w:t>5.4</w:t>
            </w:r>
            <w:r w:rsidRPr="00334C92">
              <w:rPr>
                <w:color w:val="0000FF"/>
              </w:rPr>
              <w:t xml:space="preserve"> Explaining </w:t>
            </w:r>
            <w:r>
              <w:rPr>
                <w:color w:val="0000FF"/>
              </w:rPr>
              <w:t xml:space="preserve">How Cows Grow: </w:t>
            </w:r>
            <w:r w:rsidRPr="00334C92">
              <w:rPr>
                <w:color w:val="0000FF"/>
              </w:rPr>
              <w:t xml:space="preserve">Digestion and Biosynthesis </w:t>
            </w:r>
            <w:r>
              <w:rPr>
                <w:color w:val="0000FF"/>
              </w:rPr>
              <w:t>PPT</w:t>
            </w:r>
            <w:r w:rsidRPr="0050227E">
              <w:t>. Divide students into pairs and have them compare explanations for the Three Questions and the final explanation on the process tool.</w:t>
            </w:r>
          </w:p>
          <w:p w14:paraId="1D5ADC80" w14:textId="77777777" w:rsidR="00A45148" w:rsidRPr="00526FD5" w:rsidRDefault="00A45148" w:rsidP="00B34DC6">
            <w:pPr>
              <w:pStyle w:val="ListParagraph"/>
              <w:numPr>
                <w:ilvl w:val="0"/>
                <w:numId w:val="48"/>
              </w:numPr>
              <w:ind w:left="342"/>
              <w:rPr>
                <w:b/>
              </w:rPr>
            </w:pPr>
            <w:r w:rsidRPr="0050227E">
              <w:t xml:space="preserve">Have students use the </w:t>
            </w:r>
            <w:r w:rsidRPr="0063106A">
              <w:rPr>
                <w:color w:val="00B050"/>
              </w:rPr>
              <w:t xml:space="preserve">Three Questions 11 x 17 Poster </w:t>
            </w:r>
            <w:r w:rsidRPr="0050227E">
              <w:t xml:space="preserve">(or </w:t>
            </w:r>
            <w:r w:rsidRPr="0063106A">
              <w:rPr>
                <w:color w:val="00B050"/>
              </w:rPr>
              <w:t>Handout</w:t>
            </w:r>
            <w:r w:rsidRPr="0050227E">
              <w:t xml:space="preserve">) as a reference. Have students check their explanations with the middle and right-hand columns of the poster </w:t>
            </w:r>
            <w:r>
              <w:t xml:space="preserve">or handout </w:t>
            </w:r>
            <w:r w:rsidRPr="0050227E">
              <w:t xml:space="preserve">to make sure they are following the “rules.” </w:t>
            </w:r>
          </w:p>
        </w:tc>
      </w:tr>
      <w:tr w:rsidR="00A45148" w:rsidRPr="002B213D" w14:paraId="583AA19A" w14:textId="77777777" w:rsidTr="00A45148">
        <w:tc>
          <w:tcPr>
            <w:tcW w:w="9273" w:type="dxa"/>
          </w:tcPr>
          <w:p w14:paraId="76CA37A9" w14:textId="77777777" w:rsidR="00A45148" w:rsidRPr="008C7FED" w:rsidRDefault="00A45148" w:rsidP="00B34DC6">
            <w:pPr>
              <w:pStyle w:val="ListParagraph"/>
              <w:numPr>
                <w:ilvl w:val="0"/>
                <w:numId w:val="50"/>
              </w:numPr>
              <w:rPr>
                <w:b/>
              </w:rPr>
            </w:pPr>
            <w:r w:rsidRPr="008C7FED">
              <w:rPr>
                <w:b/>
              </w:rPr>
              <w:t>Have students think about how biosynthesis answers the Matter Movement question.</w:t>
            </w:r>
          </w:p>
          <w:p w14:paraId="46C647DA" w14:textId="77777777" w:rsidR="00A45148" w:rsidRPr="008C7FED" w:rsidRDefault="00A45148" w:rsidP="007B7FA2">
            <w:pPr>
              <w:rPr>
                <w:b/>
              </w:rPr>
            </w:pPr>
            <w:r w:rsidRPr="00EE6E59">
              <w:t xml:space="preserve">Use slides </w:t>
            </w:r>
            <w:r>
              <w:rPr>
                <w:rFonts w:eastAsia="SimSun"/>
                <w:lang w:eastAsia="zh-CN"/>
              </w:rPr>
              <w:t>8-10</w:t>
            </w:r>
            <w:r>
              <w:t xml:space="preserve"> </w:t>
            </w:r>
            <w:r w:rsidRPr="00EE6E59">
              <w:t xml:space="preserve">in the PPT to have the students discuss what is happening </w:t>
            </w:r>
            <w:r>
              <w:t xml:space="preserve">to matter </w:t>
            </w:r>
            <w:r w:rsidRPr="00EE6E59">
              <w:t xml:space="preserve">during </w:t>
            </w:r>
            <w:r>
              <w:t xml:space="preserve">biosynthesis and to have them check their answers to the Matter Movement Question on their </w:t>
            </w:r>
            <w:r w:rsidRPr="00526FD5">
              <w:rPr>
                <w:color w:val="0000FF"/>
              </w:rPr>
              <w:t>5.</w:t>
            </w:r>
            <w:r>
              <w:rPr>
                <w:color w:val="0000FF"/>
              </w:rPr>
              <w:t>4</w:t>
            </w:r>
            <w:r w:rsidRPr="00526FD5">
              <w:rPr>
                <w:color w:val="0000FF"/>
              </w:rPr>
              <w:t xml:space="preserve"> Explanations Tool for Cow </w:t>
            </w:r>
            <w:r>
              <w:rPr>
                <w:color w:val="0000FF"/>
              </w:rPr>
              <w:t>Biosynthesis</w:t>
            </w:r>
            <w:r w:rsidRPr="00526FD5">
              <w:rPr>
                <w:color w:val="0000FF"/>
              </w:rPr>
              <w:t>.</w:t>
            </w:r>
          </w:p>
          <w:p w14:paraId="3FBF60F8" w14:textId="77777777" w:rsidR="00A45148" w:rsidRPr="00EE6E59" w:rsidRDefault="00A45148" w:rsidP="00B34DC6">
            <w:pPr>
              <w:pStyle w:val="ListParagraph"/>
              <w:numPr>
                <w:ilvl w:val="0"/>
                <w:numId w:val="37"/>
              </w:numPr>
              <w:spacing w:after="0"/>
            </w:pPr>
            <w:r w:rsidRPr="00EE6E59">
              <w:lastRenderedPageBreak/>
              <w:t>Show students slide</w:t>
            </w:r>
            <w:r>
              <w:t xml:space="preserve"> </w:t>
            </w:r>
            <w:r>
              <w:rPr>
                <w:rFonts w:eastAsia="SimSun"/>
                <w:lang w:eastAsia="zh-CN"/>
              </w:rPr>
              <w:t>8</w:t>
            </w:r>
            <w:r w:rsidRPr="00EE6E59">
              <w:t xml:space="preserve"> to have them think about where atoms are moving from and moving to during </w:t>
            </w:r>
            <w:r>
              <w:t>biosynthesis</w:t>
            </w:r>
            <w:r w:rsidRPr="00EE6E59">
              <w:t xml:space="preserve">. </w:t>
            </w:r>
          </w:p>
          <w:p w14:paraId="2BF7DDB7" w14:textId="77777777" w:rsidR="00A45148" w:rsidRPr="005572C9" w:rsidRDefault="00A45148" w:rsidP="00B34DC6">
            <w:pPr>
              <w:pStyle w:val="ListParagraph"/>
              <w:numPr>
                <w:ilvl w:val="0"/>
                <w:numId w:val="38"/>
              </w:numPr>
              <w:ind w:left="342"/>
            </w:pPr>
            <w:r w:rsidRPr="008A37B3">
              <w:rPr>
                <w:bCs/>
              </w:rPr>
              <w:t xml:space="preserve">Display </w:t>
            </w:r>
            <w:r w:rsidRPr="00302AEE">
              <w:rPr>
                <w:bCs/>
              </w:rPr>
              <w:t xml:space="preserve">slides </w:t>
            </w:r>
            <w:r>
              <w:rPr>
                <w:bCs/>
              </w:rPr>
              <w:t>9-10</w:t>
            </w:r>
            <w:r w:rsidRPr="0050227E">
              <w:rPr>
                <w:bCs/>
              </w:rPr>
              <w:t xml:space="preserve"> </w:t>
            </w:r>
            <w:r>
              <w:rPr>
                <w:bCs/>
              </w:rPr>
              <w:t>to</w:t>
            </w:r>
            <w:r w:rsidRPr="008A37B3">
              <w:rPr>
                <w:bCs/>
              </w:rPr>
              <w:t xml:space="preserve"> h</w:t>
            </w:r>
            <w:r w:rsidRPr="0050227E">
              <w:rPr>
                <w:bCs/>
              </w:rPr>
              <w:t>ave students compare their answers to the Matter Movement Question with the answers on the slide.</w:t>
            </w:r>
            <w:r>
              <w:rPr>
                <w:bCs/>
              </w:rPr>
              <w:t xml:space="preserve"> Students only need to have arrows showing the movement of molecules into and out of the cell. </w:t>
            </w:r>
            <w:r w:rsidRPr="0050227E">
              <w:rPr>
                <w:bCs/>
              </w:rPr>
              <w:t xml:space="preserve">Have students use a different colored writing utensil to make any needed changes to their answers. Allow students to ask questions if they do not understand why their ideas are incorrect. </w:t>
            </w:r>
          </w:p>
          <w:p w14:paraId="5F01843B" w14:textId="77777777" w:rsidR="00A45148" w:rsidRPr="008C7FED" w:rsidRDefault="00A45148" w:rsidP="00B34DC6">
            <w:pPr>
              <w:pStyle w:val="ListParagraph"/>
              <w:numPr>
                <w:ilvl w:val="0"/>
                <w:numId w:val="38"/>
              </w:numPr>
              <w:ind w:left="342"/>
            </w:pPr>
            <w:r>
              <w:rPr>
                <w:bCs/>
              </w:rPr>
              <w:t>I</w:t>
            </w:r>
            <w:r w:rsidRPr="005572C9">
              <w:rPr>
                <w:bCs/>
              </w:rPr>
              <w:t>f students have model explanations to share, display student work and discuss. If students have common areas of weakness in their explanations, ask for a volunteer to share, display student work, and discuss ways of strengthening the response.</w:t>
            </w:r>
          </w:p>
        </w:tc>
      </w:tr>
      <w:tr w:rsidR="00A45148" w:rsidRPr="002B213D" w14:paraId="7481AE67" w14:textId="77777777" w:rsidTr="00A45148">
        <w:tc>
          <w:tcPr>
            <w:tcW w:w="9273" w:type="dxa"/>
          </w:tcPr>
          <w:p w14:paraId="5C566670" w14:textId="77777777" w:rsidR="00A45148" w:rsidRPr="00302AEE" w:rsidRDefault="00A45148" w:rsidP="00B34DC6">
            <w:pPr>
              <w:pStyle w:val="ListParagraph"/>
              <w:numPr>
                <w:ilvl w:val="0"/>
                <w:numId w:val="50"/>
              </w:numPr>
              <w:rPr>
                <w:b/>
              </w:rPr>
            </w:pPr>
            <w:r w:rsidRPr="00302AEE">
              <w:rPr>
                <w:b/>
              </w:rPr>
              <w:lastRenderedPageBreak/>
              <w:t xml:space="preserve">Have students think about how </w:t>
            </w:r>
            <w:r>
              <w:rPr>
                <w:b/>
              </w:rPr>
              <w:t>biosynthesis</w:t>
            </w:r>
            <w:r w:rsidRPr="00302AEE">
              <w:rPr>
                <w:b/>
              </w:rPr>
              <w:t xml:space="preserve"> answers the Matter Change Question.</w:t>
            </w:r>
          </w:p>
          <w:p w14:paraId="79A4BA30" w14:textId="77777777" w:rsidR="00A45148" w:rsidRPr="008C7FED" w:rsidRDefault="00A45148" w:rsidP="007B7FA2">
            <w:r w:rsidRPr="008C7FED">
              <w:t xml:space="preserve">Show slide </w:t>
            </w:r>
            <w:r>
              <w:rPr>
                <w:rFonts w:eastAsia="SimSun"/>
                <w:lang w:eastAsia="zh-CN"/>
              </w:rPr>
              <w:t>11</w:t>
            </w:r>
            <w:r w:rsidRPr="008C7FED">
              <w:t xml:space="preserve"> to </w:t>
            </w:r>
            <w:r w:rsidRPr="00302AEE">
              <w:t>begin discussing the Matter Change Question.</w:t>
            </w:r>
            <w:r w:rsidRPr="008C7FED">
              <w:t xml:space="preserve"> </w:t>
            </w:r>
          </w:p>
          <w:p w14:paraId="3F87CC08" w14:textId="77777777" w:rsidR="00A45148" w:rsidRPr="007924D8" w:rsidRDefault="00A45148" w:rsidP="00B34DC6">
            <w:pPr>
              <w:pStyle w:val="ListParagraph"/>
              <w:numPr>
                <w:ilvl w:val="0"/>
                <w:numId w:val="39"/>
              </w:numPr>
              <w:ind w:left="342"/>
            </w:pPr>
            <w:r>
              <w:rPr>
                <w:bCs/>
              </w:rPr>
              <w:t>Display slides 12-13</w:t>
            </w:r>
            <w:r w:rsidRPr="008C7FED">
              <w:rPr>
                <w:bCs/>
              </w:rPr>
              <w:t xml:space="preserve"> to have students compare their answers to the Matter Change Question on the </w:t>
            </w:r>
            <w:r w:rsidRPr="00302AEE">
              <w:rPr>
                <w:color w:val="0000FF"/>
              </w:rPr>
              <w:t>5</w:t>
            </w:r>
            <w:r>
              <w:rPr>
                <w:color w:val="0000FF"/>
              </w:rPr>
              <w:t>.4</w:t>
            </w:r>
            <w:r w:rsidRPr="008C7FED">
              <w:rPr>
                <w:color w:val="0000FF"/>
              </w:rPr>
              <w:t xml:space="preserve"> Explanations Tool for Cow </w:t>
            </w:r>
            <w:r w:rsidRPr="00302AEE">
              <w:rPr>
                <w:color w:val="0000FF"/>
              </w:rPr>
              <w:t>Biosynthesis</w:t>
            </w:r>
            <w:r w:rsidRPr="008C7FED">
              <w:rPr>
                <w:bCs/>
              </w:rPr>
              <w:t xml:space="preserve"> with the answers on the slide. Have students use a different colored writing utensil to make any needed changes to their answers. Allow students to ask questions if they do not understand why their ideas are incorrect. </w:t>
            </w:r>
          </w:p>
          <w:p w14:paraId="57AB2DD7" w14:textId="77777777" w:rsidR="00A45148" w:rsidRPr="007924D8" w:rsidRDefault="00A45148" w:rsidP="00B34DC6">
            <w:pPr>
              <w:pStyle w:val="ListParagraph"/>
              <w:numPr>
                <w:ilvl w:val="0"/>
                <w:numId w:val="39"/>
              </w:numPr>
              <w:ind w:left="342"/>
            </w:pPr>
            <w:r w:rsidRPr="00302AEE">
              <w:rPr>
                <w:bCs/>
              </w:rPr>
              <w:t>If students have model explanations to share, display student work and discuss. If students have common areas of weakness in their explanations, ask for a volunteer to share, display student work, and discuss ways of strengthening the response.</w:t>
            </w:r>
          </w:p>
          <w:p w14:paraId="5D0A7043" w14:textId="77777777" w:rsidR="00A45148" w:rsidRPr="008C7FED" w:rsidRDefault="00A45148" w:rsidP="00B34DC6">
            <w:pPr>
              <w:pStyle w:val="ListParagraph"/>
              <w:numPr>
                <w:ilvl w:val="0"/>
                <w:numId w:val="39"/>
              </w:numPr>
              <w:ind w:left="342"/>
            </w:pPr>
            <w:r w:rsidRPr="00302AEE">
              <w:t xml:space="preserve">Refer to the </w:t>
            </w:r>
            <w:r w:rsidRPr="0063106A">
              <w:rPr>
                <w:color w:val="00B050"/>
              </w:rPr>
              <w:t xml:space="preserve">Digestion and Biosynthesis 11 x 17 Posters </w:t>
            </w:r>
            <w:r w:rsidRPr="00302AEE">
              <w:t>in your classroom to help students visualize the biosynthesis of monomers to polymers.</w:t>
            </w:r>
          </w:p>
        </w:tc>
      </w:tr>
      <w:tr w:rsidR="00A45148" w:rsidRPr="002B213D" w14:paraId="5D633D66" w14:textId="77777777" w:rsidTr="00A45148">
        <w:tc>
          <w:tcPr>
            <w:tcW w:w="9273" w:type="dxa"/>
          </w:tcPr>
          <w:p w14:paraId="2E0C8D1F" w14:textId="77777777" w:rsidR="00A45148" w:rsidRPr="00302AEE" w:rsidRDefault="00A45148" w:rsidP="00B34DC6">
            <w:pPr>
              <w:pStyle w:val="ListParagraph"/>
              <w:numPr>
                <w:ilvl w:val="0"/>
                <w:numId w:val="50"/>
              </w:numPr>
              <w:contextualSpacing w:val="0"/>
              <w:rPr>
                <w:rFonts w:eastAsia="SimSun"/>
                <w:lang w:eastAsia="zh-CN"/>
              </w:rPr>
            </w:pPr>
            <w:r w:rsidRPr="00302AEE">
              <w:rPr>
                <w:rFonts w:eastAsia="SimSun"/>
                <w:b/>
                <w:bCs/>
                <w:lang w:eastAsia="zh-CN"/>
              </w:rPr>
              <w:t>Discuss how biosynthesis helps answer the Energy Change questions.</w:t>
            </w:r>
          </w:p>
          <w:p w14:paraId="328EA0B9" w14:textId="77777777" w:rsidR="00A45148" w:rsidRPr="008C7FED" w:rsidRDefault="00A45148" w:rsidP="007B7FA2">
            <w:pPr>
              <w:keepNext/>
              <w:keepLines/>
              <w:spacing w:before="200"/>
              <w:outlineLvl w:val="5"/>
            </w:pPr>
            <w:r w:rsidRPr="00176535">
              <w:rPr>
                <w:bCs/>
              </w:rPr>
              <w:t>Display slide 14 to have students compare th</w:t>
            </w:r>
            <w:r w:rsidRPr="00CC5469">
              <w:rPr>
                <w:bCs/>
              </w:rPr>
              <w:t xml:space="preserve">eir answers to the Energy Change Question on the </w:t>
            </w:r>
            <w:r w:rsidRPr="00117F19">
              <w:rPr>
                <w:color w:val="0000FF"/>
              </w:rPr>
              <w:t>5.4 Explanations Tool for Cow Biosynthesis</w:t>
            </w:r>
            <w:r w:rsidRPr="00CC5469">
              <w:rPr>
                <w:bCs/>
              </w:rPr>
              <w:t xml:space="preserve"> with the answers on the slide. Have students use a different colored writing utensil to make any needed changes to their answers. Allow students to ask questions if they do not understand why their ideas are incorrect. </w:t>
            </w:r>
          </w:p>
          <w:p w14:paraId="24B8B778" w14:textId="77777777" w:rsidR="00A45148" w:rsidRPr="008C7FED" w:rsidRDefault="00A45148" w:rsidP="00B34DC6">
            <w:pPr>
              <w:pStyle w:val="ListParagraph"/>
              <w:numPr>
                <w:ilvl w:val="0"/>
                <w:numId w:val="39"/>
              </w:numPr>
              <w:ind w:left="342"/>
            </w:pPr>
            <w:r w:rsidRPr="008C7FED">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A45148" w:rsidRPr="002B213D" w14:paraId="465A8D9B" w14:textId="77777777" w:rsidTr="00A45148">
        <w:tc>
          <w:tcPr>
            <w:tcW w:w="9273" w:type="dxa"/>
          </w:tcPr>
          <w:p w14:paraId="433764D8" w14:textId="77777777" w:rsidR="00A45148" w:rsidRPr="00A111BB" w:rsidRDefault="00A45148" w:rsidP="00B34DC6">
            <w:pPr>
              <w:pStyle w:val="ListParagraph"/>
              <w:numPr>
                <w:ilvl w:val="0"/>
                <w:numId w:val="50"/>
              </w:numPr>
              <w:contextualSpacing w:val="0"/>
              <w:rPr>
                <w:rFonts w:eastAsia="SimSun"/>
                <w:b/>
                <w:bCs/>
                <w:color w:val="000000" w:themeColor="text1"/>
                <w:lang w:eastAsia="zh-CN"/>
              </w:rPr>
            </w:pPr>
            <w:r>
              <w:rPr>
                <w:rFonts w:eastAsia="SimSun"/>
                <w:b/>
                <w:bCs/>
                <w:color w:val="000000" w:themeColor="text1"/>
                <w:lang w:eastAsia="zh-CN"/>
              </w:rPr>
              <w:t xml:space="preserve">(Optional) </w:t>
            </w:r>
            <w:r w:rsidRPr="00A111BB">
              <w:rPr>
                <w:rFonts w:eastAsia="SimSun"/>
                <w:b/>
                <w:bCs/>
                <w:color w:val="000000" w:themeColor="text1"/>
                <w:lang w:eastAsia="zh-CN"/>
              </w:rPr>
              <w:t>Have students critique example explanations.</w:t>
            </w:r>
          </w:p>
          <w:p w14:paraId="3F2496CC" w14:textId="77777777" w:rsidR="00A45148" w:rsidRPr="00A111BB" w:rsidRDefault="00A45148" w:rsidP="007B7FA2">
            <w:pPr>
              <w:rPr>
                <w:rFonts w:eastAsia="SimSun"/>
                <w:bCs/>
                <w:color w:val="000000" w:themeColor="text1"/>
                <w:lang w:eastAsia="zh-CN"/>
              </w:rPr>
            </w:pPr>
            <w:r w:rsidRPr="00A111BB">
              <w:rPr>
                <w:rFonts w:eastAsia="SimSun"/>
                <w:bCs/>
                <w:color w:val="000000" w:themeColor="text1"/>
                <w:lang w:eastAsia="zh-CN"/>
              </w:rPr>
              <w:t xml:space="preserve">Display slide </w:t>
            </w:r>
            <w:r>
              <w:rPr>
                <w:rFonts w:eastAsia="SimSun"/>
                <w:bCs/>
                <w:color w:val="000000" w:themeColor="text1"/>
                <w:lang w:eastAsia="zh-CN"/>
              </w:rPr>
              <w:t>15</w:t>
            </w:r>
            <w:r w:rsidRPr="00A111BB">
              <w:rPr>
                <w:rFonts w:eastAsia="SimSun"/>
                <w:bCs/>
                <w:color w:val="000000" w:themeColor="text1"/>
                <w:lang w:eastAsia="zh-CN"/>
              </w:rPr>
              <w:t xml:space="preserve"> of the PPT for the full story of digestion. Have students </w:t>
            </w:r>
            <w:r>
              <w:rPr>
                <w:rFonts w:eastAsia="SimSun"/>
                <w:bCs/>
                <w:color w:val="000000" w:themeColor="text1"/>
                <w:lang w:eastAsia="zh-CN"/>
              </w:rPr>
              <w:t xml:space="preserve">look at two handouts: (a) The </w:t>
            </w:r>
            <w:r w:rsidRPr="0063106A">
              <w:rPr>
                <w:color w:val="00B050"/>
              </w:rPr>
              <w:t>Three Questions Handout</w:t>
            </w:r>
            <w:r>
              <w:rPr>
                <w:rFonts w:eastAsia="SimSun"/>
                <w:bCs/>
                <w:color w:val="000000" w:themeColor="text1"/>
                <w:lang w:eastAsia="zh-CN"/>
              </w:rPr>
              <w:t xml:space="preserve">, and (b) the </w:t>
            </w:r>
            <w:r w:rsidRPr="0012777C">
              <w:rPr>
                <w:color w:val="0000FF"/>
              </w:rPr>
              <w:t>Animals Example Explanations Handout</w:t>
            </w:r>
            <w:r>
              <w:rPr>
                <w:rFonts w:eastAsia="SimSun"/>
                <w:bCs/>
                <w:color w:val="000000" w:themeColor="text1"/>
                <w:lang w:eastAsia="zh-CN"/>
              </w:rPr>
              <w:t xml:space="preserve">. </w:t>
            </w:r>
          </w:p>
          <w:p w14:paraId="79B9F243" w14:textId="77777777" w:rsidR="00A45148" w:rsidRDefault="00A45148" w:rsidP="00B34DC6">
            <w:pPr>
              <w:pStyle w:val="ListParagraph"/>
              <w:keepNext/>
              <w:keepLines/>
              <w:numPr>
                <w:ilvl w:val="0"/>
                <w:numId w:val="40"/>
              </w:numPr>
              <w:outlineLvl w:val="5"/>
              <w:rPr>
                <w:bCs/>
              </w:rPr>
            </w:pPr>
            <w:r>
              <w:rPr>
                <w:bCs/>
              </w:rPr>
              <w:t xml:space="preserve">Ask students to evaluate the two example explanations of cow biosynthesis on the </w:t>
            </w:r>
            <w:r w:rsidRPr="0012777C">
              <w:rPr>
                <w:color w:val="0000FF"/>
              </w:rPr>
              <w:t>Animals Example Explanations Handout</w:t>
            </w:r>
            <w:r>
              <w:rPr>
                <w:bCs/>
              </w:rPr>
              <w:t>: Which explanation is better? Why?</w:t>
            </w:r>
          </w:p>
          <w:p w14:paraId="6D8FF297" w14:textId="77777777" w:rsidR="00A45148" w:rsidRPr="00C77EE7" w:rsidRDefault="00A45148" w:rsidP="00B34DC6">
            <w:pPr>
              <w:pStyle w:val="ListParagraph"/>
              <w:keepNext/>
              <w:keepLines/>
              <w:numPr>
                <w:ilvl w:val="0"/>
                <w:numId w:val="40"/>
              </w:numPr>
              <w:outlineLvl w:val="5"/>
              <w:rPr>
                <w:bCs/>
              </w:rPr>
            </w:pPr>
            <w:r w:rsidRPr="0039382D">
              <w:rPr>
                <w:bCs/>
              </w:rPr>
              <w:t xml:space="preserve">Have students use the </w:t>
            </w:r>
            <w:r w:rsidRPr="0063106A">
              <w:rPr>
                <w:color w:val="00B050"/>
              </w:rPr>
              <w:t xml:space="preserve">Three Questions Explanation Checklist </w:t>
            </w:r>
            <w:r w:rsidRPr="0039382D">
              <w:rPr>
                <w:bCs/>
              </w:rPr>
              <w:t xml:space="preserve">on the back of the </w:t>
            </w:r>
            <w:r w:rsidRPr="0063106A">
              <w:rPr>
                <w:color w:val="00B050"/>
              </w:rPr>
              <w:t>Three Questions Handout</w:t>
            </w:r>
            <w:r w:rsidRPr="0039382D">
              <w:rPr>
                <w:bCs/>
              </w:rPr>
              <w:t xml:space="preserve"> to justify their critiques of the explanations.</w:t>
            </w:r>
          </w:p>
        </w:tc>
      </w:tr>
      <w:tr w:rsidR="00A45148" w:rsidRPr="002B213D" w14:paraId="74B57014" w14:textId="77777777" w:rsidTr="00A45148">
        <w:tc>
          <w:tcPr>
            <w:tcW w:w="9273" w:type="dxa"/>
          </w:tcPr>
          <w:p w14:paraId="1AF74BCD" w14:textId="77777777" w:rsidR="00A45148" w:rsidRDefault="00A45148" w:rsidP="00B34DC6">
            <w:pPr>
              <w:pStyle w:val="ListParagraph"/>
              <w:numPr>
                <w:ilvl w:val="0"/>
                <w:numId w:val="50"/>
              </w:numPr>
              <w:contextualSpacing w:val="0"/>
              <w:rPr>
                <w:rFonts w:eastAsia="SimSun"/>
                <w:b/>
                <w:bCs/>
                <w:color w:val="000000" w:themeColor="text1"/>
                <w:lang w:eastAsia="zh-CN"/>
              </w:rPr>
            </w:pPr>
            <w:r>
              <w:rPr>
                <w:rFonts w:eastAsia="SimSun"/>
                <w:b/>
                <w:bCs/>
                <w:color w:val="000000" w:themeColor="text1"/>
                <w:lang w:eastAsia="zh-CN"/>
              </w:rPr>
              <w:t xml:space="preserve">Have </w:t>
            </w:r>
            <w:proofErr w:type="gramStart"/>
            <w:r>
              <w:rPr>
                <w:rFonts w:eastAsia="SimSun"/>
                <w:b/>
                <w:bCs/>
                <w:color w:val="000000" w:themeColor="text1"/>
                <w:lang w:eastAsia="zh-CN"/>
              </w:rPr>
              <w:t>students</w:t>
            </w:r>
            <w:proofErr w:type="gramEnd"/>
            <w:r>
              <w:rPr>
                <w:rFonts w:eastAsia="SimSun"/>
                <w:b/>
                <w:bCs/>
                <w:color w:val="000000" w:themeColor="text1"/>
                <w:lang w:eastAsia="zh-CN"/>
              </w:rPr>
              <w:t xml:space="preserve"> critique and improve their full explanations.</w:t>
            </w:r>
          </w:p>
          <w:p w14:paraId="1C23BECF" w14:textId="77777777" w:rsidR="00A45148" w:rsidRPr="00672D6F" w:rsidRDefault="00A45148" w:rsidP="007B7FA2">
            <w:pPr>
              <w:rPr>
                <w:bCs/>
                <w:color w:val="000000" w:themeColor="text1"/>
              </w:rPr>
            </w:pPr>
            <w:r w:rsidRPr="00672D6F">
              <w:rPr>
                <w:bCs/>
                <w:color w:val="000000" w:themeColor="text1"/>
              </w:rPr>
              <w:t xml:space="preserve">Display slide </w:t>
            </w:r>
            <w:r>
              <w:rPr>
                <w:bCs/>
                <w:color w:val="000000" w:themeColor="text1"/>
              </w:rPr>
              <w:t>15</w:t>
            </w:r>
            <w:r w:rsidRPr="00672D6F">
              <w:rPr>
                <w:bCs/>
                <w:color w:val="000000" w:themeColor="text1"/>
              </w:rPr>
              <w:t xml:space="preserve"> of the PPT for the full explanation. Have students use the </w:t>
            </w:r>
            <w:r w:rsidRPr="0063106A">
              <w:rPr>
                <w:color w:val="00B050"/>
              </w:rPr>
              <w:t>Three Questions Explanation Checklist</w:t>
            </w:r>
            <w:r w:rsidRPr="00634A86">
              <w:t xml:space="preserve"> </w:t>
            </w:r>
            <w:r w:rsidRPr="00672D6F">
              <w:rPr>
                <w:bCs/>
                <w:color w:val="000000" w:themeColor="text1"/>
              </w:rPr>
              <w:t xml:space="preserve">on the back of the </w:t>
            </w:r>
            <w:r w:rsidRPr="0063106A">
              <w:rPr>
                <w:color w:val="00B050"/>
              </w:rPr>
              <w:t xml:space="preserve">Three Questions Handout </w:t>
            </w:r>
            <w:r w:rsidRPr="00672D6F">
              <w:rPr>
                <w:bCs/>
                <w:color w:val="000000" w:themeColor="text1"/>
              </w:rPr>
              <w:t xml:space="preserve">to check that their story includes each of the parts (matter movement, matter change, energy change, and matter movement). </w:t>
            </w:r>
          </w:p>
          <w:p w14:paraId="225BBBAE" w14:textId="77777777" w:rsidR="00A45148" w:rsidRPr="00C77EE7" w:rsidRDefault="00A45148" w:rsidP="00B34DC6">
            <w:pPr>
              <w:pStyle w:val="ListParagraph"/>
              <w:numPr>
                <w:ilvl w:val="0"/>
                <w:numId w:val="41"/>
              </w:numPr>
              <w:ind w:left="432"/>
              <w:rPr>
                <w:rFonts w:eastAsia="SimSun"/>
                <w:b/>
                <w:color w:val="000000" w:themeColor="text1"/>
                <w:lang w:eastAsia="zh-CN"/>
              </w:rPr>
            </w:pPr>
            <w:r w:rsidRPr="00672D6F">
              <w:rPr>
                <w:bCs/>
                <w:color w:val="000000" w:themeColor="text1"/>
              </w:rPr>
              <w:lastRenderedPageBreak/>
              <w:t>If students don’t have all four parts in their explanation, instruct them to add to their explanation using a different colored writing utensil.</w:t>
            </w:r>
          </w:p>
          <w:p w14:paraId="343BC9B2" w14:textId="77777777" w:rsidR="00A45148" w:rsidRPr="00B43772" w:rsidRDefault="00A45148" w:rsidP="007B7FA2">
            <w:pPr>
              <w:rPr>
                <w:rFonts w:eastAsia="SimSun"/>
                <w:b/>
                <w:bCs/>
                <w:color w:val="000000" w:themeColor="text1"/>
                <w:lang w:eastAsia="zh-CN"/>
              </w:rPr>
            </w:pPr>
            <w:r w:rsidRPr="00C77EE7">
              <w:rPr>
                <w:bCs/>
                <w:color w:val="000000" w:themeColor="text1"/>
              </w:rPr>
              <w:t>If students have model explanations to share, display student work and discuss. If students have common areas of weakness in their explanations, ask for a volunteer to share, display student work, and discuss ways of strengthening the response.</w:t>
            </w:r>
          </w:p>
        </w:tc>
      </w:tr>
      <w:tr w:rsidR="00A45148" w:rsidRPr="002B213D" w14:paraId="52D37968" w14:textId="77777777" w:rsidTr="00A45148">
        <w:tc>
          <w:tcPr>
            <w:tcW w:w="9273" w:type="dxa"/>
          </w:tcPr>
          <w:p w14:paraId="6F9994DE" w14:textId="77777777" w:rsidR="00A45148" w:rsidRDefault="00A45148" w:rsidP="00B34DC6">
            <w:pPr>
              <w:pStyle w:val="ListParagraph"/>
              <w:numPr>
                <w:ilvl w:val="0"/>
                <w:numId w:val="50"/>
              </w:numPr>
              <w:contextualSpacing w:val="0"/>
              <w:rPr>
                <w:rFonts w:eastAsia="SimSun"/>
                <w:b/>
                <w:bCs/>
                <w:color w:val="000000" w:themeColor="text1"/>
                <w:lang w:eastAsia="zh-CN"/>
              </w:rPr>
            </w:pPr>
            <w:r>
              <w:rPr>
                <w:rFonts w:eastAsia="SimSun"/>
                <w:b/>
                <w:bCs/>
                <w:color w:val="000000" w:themeColor="text1"/>
                <w:lang w:eastAsia="zh-CN"/>
              </w:rPr>
              <w:lastRenderedPageBreak/>
              <w:t xml:space="preserve"> Have students connect their atomic molecular explanations to the macroscopic scale by using the Animals Matter Tracing Tool.</w:t>
            </w:r>
          </w:p>
          <w:p w14:paraId="71F0EE2C" w14:textId="77777777" w:rsidR="00A45148" w:rsidRPr="007E6061" w:rsidRDefault="00A45148" w:rsidP="007B7FA2">
            <w:pPr>
              <w:keepNext/>
              <w:keepLines/>
              <w:outlineLvl w:val="5"/>
              <w:rPr>
                <w:bCs/>
              </w:rPr>
            </w:pPr>
            <w:r w:rsidRPr="007E6061">
              <w:rPr>
                <w:bCs/>
              </w:rPr>
              <w:t xml:space="preserve">Show slide </w:t>
            </w:r>
            <w:r>
              <w:rPr>
                <w:bCs/>
              </w:rPr>
              <w:t>16</w:t>
            </w:r>
            <w:r w:rsidRPr="007E6061">
              <w:rPr>
                <w:bCs/>
              </w:rPr>
              <w:t xml:space="preserve">. </w:t>
            </w:r>
            <w:r>
              <w:rPr>
                <w:bCs/>
              </w:rPr>
              <w:t>Have students get out their</w:t>
            </w:r>
            <w:r w:rsidRPr="007E6061">
              <w:rPr>
                <w:bCs/>
              </w:rPr>
              <w:t xml:space="preserve"> Animals Matter Tracing Tool. Have students individually:</w:t>
            </w:r>
          </w:p>
          <w:p w14:paraId="42EE12FB" w14:textId="77777777" w:rsidR="00A45148" w:rsidRPr="003B2B50" w:rsidRDefault="00A45148" w:rsidP="00B34DC6">
            <w:pPr>
              <w:pStyle w:val="ListParagraph"/>
              <w:keepNext/>
              <w:keepLines/>
              <w:numPr>
                <w:ilvl w:val="0"/>
                <w:numId w:val="42"/>
              </w:numPr>
              <w:outlineLvl w:val="5"/>
              <w:rPr>
                <w:bCs/>
              </w:rPr>
            </w:pPr>
            <w:r>
              <w:rPr>
                <w:bCs/>
              </w:rPr>
              <w:t>D</w:t>
            </w:r>
            <w:r w:rsidRPr="003B2B50">
              <w:rPr>
                <w:bCs/>
              </w:rPr>
              <w:t xml:space="preserve">raw arrows showing </w:t>
            </w:r>
            <w:r>
              <w:rPr>
                <w:bCs/>
              </w:rPr>
              <w:t>matter movement for biosynthesis.</w:t>
            </w:r>
          </w:p>
          <w:p w14:paraId="425B10E8" w14:textId="77777777" w:rsidR="00A45148" w:rsidRDefault="00A45148" w:rsidP="00B34DC6">
            <w:pPr>
              <w:pStyle w:val="ListParagraph"/>
              <w:keepNext/>
              <w:keepLines/>
              <w:numPr>
                <w:ilvl w:val="0"/>
                <w:numId w:val="42"/>
              </w:numPr>
              <w:outlineLvl w:val="5"/>
              <w:rPr>
                <w:bCs/>
              </w:rPr>
            </w:pPr>
            <w:r w:rsidRPr="003B2B50">
              <w:rPr>
                <w:bCs/>
              </w:rPr>
              <w:t>Use the steps in the Three Questions to explain how matter</w:t>
            </w:r>
            <w:r>
              <w:rPr>
                <w:bCs/>
              </w:rPr>
              <w:t xml:space="preserve"> </w:t>
            </w:r>
            <w:r w:rsidRPr="003B2B50">
              <w:rPr>
                <w:bCs/>
              </w:rPr>
              <w:t>move</w:t>
            </w:r>
            <w:r>
              <w:rPr>
                <w:bCs/>
              </w:rPr>
              <w:t>s</w:t>
            </w:r>
            <w:r w:rsidRPr="003B2B50">
              <w:rPr>
                <w:bCs/>
              </w:rPr>
              <w:t xml:space="preserve"> and change</w:t>
            </w:r>
            <w:r>
              <w:rPr>
                <w:bCs/>
              </w:rPr>
              <w:t xml:space="preserve"> during biosynthesis.</w:t>
            </w:r>
          </w:p>
          <w:p w14:paraId="3AA4796F" w14:textId="77777777" w:rsidR="00A45148" w:rsidRPr="00B43772" w:rsidRDefault="00A45148" w:rsidP="007B7FA2">
            <w:pPr>
              <w:rPr>
                <w:rFonts w:eastAsia="SimSun"/>
                <w:b/>
                <w:bCs/>
                <w:color w:val="000000" w:themeColor="text1"/>
                <w:lang w:eastAsia="zh-CN"/>
              </w:rPr>
            </w:pPr>
            <w:r w:rsidRPr="003B2B50">
              <w:rPr>
                <w:bCs/>
              </w:rPr>
              <w:t xml:space="preserve">Show slides </w:t>
            </w:r>
            <w:r>
              <w:rPr>
                <w:bCs/>
              </w:rPr>
              <w:t>17</w:t>
            </w:r>
            <w:r w:rsidRPr="003B2B50">
              <w:rPr>
                <w:bCs/>
              </w:rPr>
              <w:t xml:space="preserve"> and </w:t>
            </w:r>
            <w:r>
              <w:rPr>
                <w:bCs/>
              </w:rPr>
              <w:t>18</w:t>
            </w:r>
            <w:r w:rsidRPr="003B2B50">
              <w:rPr>
                <w:bCs/>
              </w:rPr>
              <w:t>.  Have students compare their answers to the answers on the slides, discuss, and revise their answers if necessary.</w:t>
            </w:r>
          </w:p>
        </w:tc>
      </w:tr>
      <w:tr w:rsidR="00A45148" w:rsidRPr="002B213D" w14:paraId="74F0B964" w14:textId="77777777" w:rsidTr="00A45148">
        <w:tc>
          <w:tcPr>
            <w:tcW w:w="9273" w:type="dxa"/>
          </w:tcPr>
          <w:p w14:paraId="15E55BB5" w14:textId="2DCF2419" w:rsidR="00A45148" w:rsidRPr="00AD0C4D" w:rsidRDefault="00A45148" w:rsidP="00AD0C4D">
            <w:pPr>
              <w:pStyle w:val="ListParagraph"/>
              <w:numPr>
                <w:ilvl w:val="0"/>
                <w:numId w:val="50"/>
              </w:numPr>
              <w:rPr>
                <w:b/>
              </w:rPr>
            </w:pPr>
            <w:r w:rsidRPr="00AD0C4D">
              <w:rPr>
                <w:b/>
              </w:rPr>
              <w:t>Have students complete an exit ticket.</w:t>
            </w:r>
          </w:p>
          <w:p w14:paraId="1AFBE8D3" w14:textId="77777777" w:rsidR="00A45148" w:rsidRPr="007B0E29" w:rsidRDefault="00A45148" w:rsidP="007B7FA2">
            <w:r w:rsidRPr="007B0E29">
              <w:t>S</w:t>
            </w:r>
            <w:r>
              <w:t>how slide 19</w:t>
            </w:r>
            <w:r w:rsidRPr="007B0E29">
              <w:t xml:space="preserve"> of the </w:t>
            </w:r>
            <w:r>
              <w:rPr>
                <w:color w:val="0000FF"/>
              </w:rPr>
              <w:t>5.4</w:t>
            </w:r>
            <w:r w:rsidRPr="00334C92">
              <w:rPr>
                <w:color w:val="0000FF"/>
              </w:rPr>
              <w:t xml:space="preserve"> Explaining </w:t>
            </w:r>
            <w:r>
              <w:rPr>
                <w:color w:val="0000FF"/>
              </w:rPr>
              <w:t xml:space="preserve">How Cows Grow: </w:t>
            </w:r>
            <w:r w:rsidRPr="00334C92">
              <w:rPr>
                <w:color w:val="0000FF"/>
              </w:rPr>
              <w:t xml:space="preserve">Digestion and Biosynthesis </w:t>
            </w:r>
            <w:r>
              <w:rPr>
                <w:color w:val="0000FF"/>
              </w:rPr>
              <w:t>PPT</w:t>
            </w:r>
            <w:r w:rsidRPr="00B54B92">
              <w:rPr>
                <w:rFonts w:eastAsia="SimSun"/>
                <w:lang w:eastAsia="zh-CN"/>
              </w:rPr>
              <w:t>.</w:t>
            </w:r>
          </w:p>
          <w:p w14:paraId="4D1FB7B9" w14:textId="77777777" w:rsidR="00A45148" w:rsidRPr="006A7CFC" w:rsidRDefault="00A45148" w:rsidP="00B34DC6">
            <w:pPr>
              <w:pStyle w:val="ListParagraph"/>
              <w:numPr>
                <w:ilvl w:val="0"/>
                <w:numId w:val="51"/>
              </w:numPr>
              <w:spacing w:after="0"/>
              <w:ind w:left="360"/>
              <w:rPr>
                <w:color w:val="000000"/>
              </w:rPr>
            </w:pPr>
            <w:r w:rsidRPr="007B0E29">
              <w:t xml:space="preserve">Conclusions: </w:t>
            </w:r>
            <w:r>
              <w:rPr>
                <w:color w:val="000000"/>
              </w:rPr>
              <w:t>How does a cow grow on the cellular scale?</w:t>
            </w:r>
          </w:p>
          <w:p w14:paraId="54D82293" w14:textId="77777777" w:rsidR="00A45148" w:rsidRPr="006A7CFC" w:rsidRDefault="00A45148" w:rsidP="00B34DC6">
            <w:pPr>
              <w:pStyle w:val="ListParagraph"/>
              <w:numPr>
                <w:ilvl w:val="0"/>
                <w:numId w:val="51"/>
              </w:numPr>
              <w:spacing w:after="0"/>
              <w:ind w:left="360"/>
              <w:rPr>
                <w:color w:val="000000"/>
              </w:rPr>
            </w:pPr>
            <w:r>
              <w:t>Predictions and planning</w:t>
            </w:r>
            <w:r w:rsidRPr="007B0E29">
              <w:t xml:space="preserve">: </w:t>
            </w:r>
            <w:r>
              <w:rPr>
                <w:color w:val="000000"/>
              </w:rPr>
              <w:t>How do you think what we have learned about cows applies to other animals?</w:t>
            </w:r>
          </w:p>
          <w:p w14:paraId="02B3509A" w14:textId="77777777" w:rsidR="00A45148" w:rsidRDefault="00A45148" w:rsidP="00B34DC6">
            <w:pPr>
              <w:pStyle w:val="ListParagraph"/>
              <w:numPr>
                <w:ilvl w:val="0"/>
                <w:numId w:val="44"/>
              </w:numPr>
              <w:ind w:left="360"/>
            </w:pPr>
            <w:r w:rsidRPr="007B0E29">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427C657" w14:textId="77777777" w:rsidR="00A45148" w:rsidRPr="006A7CFC" w:rsidRDefault="00A45148" w:rsidP="00B34DC6">
            <w:pPr>
              <w:pStyle w:val="ListParagraph"/>
              <w:numPr>
                <w:ilvl w:val="0"/>
                <w:numId w:val="44"/>
              </w:numPr>
              <w:ind w:left="360"/>
            </w:pPr>
            <w:r w:rsidRPr="006939F5">
              <w:t xml:space="preserve">The conclusions question will provide you with information about what your students are taking away from the activity. Student answers to the conclusions question can be used on the </w:t>
            </w:r>
            <w:r w:rsidRPr="00BD2E1D">
              <w:rPr>
                <w:color w:val="00B14F"/>
              </w:rPr>
              <w:t>Driving Question Board</w:t>
            </w:r>
            <w:r w:rsidRPr="006939F5">
              <w:t xml:space="preserve"> (if you are using one). The </w:t>
            </w:r>
            <w:r>
              <w:t>predictions and planning</w:t>
            </w:r>
            <w:r w:rsidRPr="006939F5">
              <w:t xml:space="preserve"> question </w:t>
            </w:r>
            <w:proofErr w:type="gramStart"/>
            <w:r w:rsidRPr="006939F5">
              <w:t>allows</w:t>
            </w:r>
            <w:proofErr w:type="gramEnd"/>
            <w:r w:rsidRPr="006939F5">
              <w:t xml:space="preserve"> students to begin thinking about the next activity and allows you to assess their current ideas as you prepare for the next activity. Student answers to the </w:t>
            </w:r>
            <w:r>
              <w:t>predictions and planning</w:t>
            </w:r>
            <w:r w:rsidRPr="006939F5">
              <w:t xml:space="preserve"> question can be used as a lead </w:t>
            </w:r>
            <w:proofErr w:type="gramStart"/>
            <w:r w:rsidRPr="006939F5">
              <w:t>in to</w:t>
            </w:r>
            <w:proofErr w:type="gramEnd"/>
            <w:r w:rsidRPr="006939F5">
              <w:t xml:space="preserve"> the next activity.</w:t>
            </w:r>
          </w:p>
        </w:tc>
      </w:tr>
      <w:tr w:rsidR="00A45148" w:rsidRPr="002B213D" w14:paraId="52B8B5EF" w14:textId="77777777" w:rsidTr="00A45148">
        <w:tc>
          <w:tcPr>
            <w:tcW w:w="9273" w:type="dxa"/>
          </w:tcPr>
          <w:p w14:paraId="5205349A" w14:textId="77777777" w:rsidR="00A45148" w:rsidRPr="00A774EF" w:rsidRDefault="00A45148" w:rsidP="00AD0C4D">
            <w:pPr>
              <w:pStyle w:val="ListParagraph"/>
              <w:numPr>
                <w:ilvl w:val="0"/>
                <w:numId w:val="50"/>
              </w:numPr>
              <w:rPr>
                <w:b/>
              </w:rPr>
            </w:pPr>
            <w:r w:rsidRPr="00A774EF">
              <w:rPr>
                <w:b/>
              </w:rPr>
              <w:t>Have a discussion to complete the Learning Tracking Tool for this activity.</w:t>
            </w:r>
          </w:p>
          <w:p w14:paraId="2CBFDAC7" w14:textId="77777777" w:rsidR="00A45148" w:rsidRDefault="00A45148" w:rsidP="007B7FA2">
            <w:r>
              <w:t>Show slide 20 of the</w:t>
            </w:r>
            <w:r w:rsidRPr="00EB0ABA">
              <w:rPr>
                <w:b/>
              </w:rPr>
              <w:t xml:space="preserve"> </w:t>
            </w:r>
            <w:r>
              <w:rPr>
                <w:color w:val="0000FF"/>
              </w:rPr>
              <w:t>5.4</w:t>
            </w:r>
            <w:r w:rsidRPr="00334C92">
              <w:rPr>
                <w:color w:val="0000FF"/>
              </w:rPr>
              <w:t xml:space="preserve"> Explaining </w:t>
            </w:r>
            <w:r>
              <w:rPr>
                <w:color w:val="0000FF"/>
              </w:rPr>
              <w:t xml:space="preserve">How Cows Grow: </w:t>
            </w:r>
            <w:r w:rsidRPr="00334C92">
              <w:rPr>
                <w:color w:val="0000FF"/>
              </w:rPr>
              <w:t xml:space="preserve">Digestion and Biosynthesis </w:t>
            </w:r>
            <w:r>
              <w:rPr>
                <w:color w:val="0000FF"/>
              </w:rPr>
              <w:t>PPT.</w:t>
            </w:r>
          </w:p>
          <w:p w14:paraId="5738CE2C" w14:textId="77777777" w:rsidR="00A45148" w:rsidRPr="00EB0ABA" w:rsidRDefault="00A45148" w:rsidP="00B34DC6">
            <w:pPr>
              <w:pStyle w:val="ListParagraph"/>
              <w:numPr>
                <w:ilvl w:val="0"/>
                <w:numId w:val="52"/>
              </w:numPr>
              <w:ind w:left="360"/>
              <w:rPr>
                <w:b/>
              </w:rPr>
            </w:pPr>
            <w:r>
              <w:t xml:space="preserve">Pass out a </w:t>
            </w:r>
            <w:r w:rsidRPr="00EB0ABA">
              <w:rPr>
                <w:color w:val="0432FF"/>
              </w:rPr>
              <w:t xml:space="preserve">Learning Tracking Tool </w:t>
            </w:r>
            <w:r>
              <w:t>to each student.</w:t>
            </w:r>
          </w:p>
          <w:p w14:paraId="394A4B92" w14:textId="77777777" w:rsidR="00A45148" w:rsidRPr="00EB0ABA" w:rsidRDefault="00A45148" w:rsidP="00B34DC6">
            <w:pPr>
              <w:pStyle w:val="ListParagraph"/>
              <w:numPr>
                <w:ilvl w:val="0"/>
                <w:numId w:val="52"/>
              </w:numPr>
              <w:ind w:left="360"/>
              <w:rPr>
                <w:b/>
              </w:rPr>
            </w:pPr>
            <w:r>
              <w:t xml:space="preserve">Explain that students will add to the tool after activities to keep track of what they have figured out that will help them to answer the unit driving question. </w:t>
            </w:r>
          </w:p>
          <w:p w14:paraId="7241F4DB" w14:textId="50B7D334" w:rsidR="00A45148" w:rsidRPr="00BD2E1D" w:rsidRDefault="00A45148" w:rsidP="00B34DC6">
            <w:pPr>
              <w:pStyle w:val="ListParagraph"/>
              <w:numPr>
                <w:ilvl w:val="0"/>
                <w:numId w:val="52"/>
              </w:numPr>
              <w:ind w:left="360"/>
              <w:rPr>
                <w:b/>
              </w:rPr>
            </w:pPr>
            <w:r>
              <w:t>Have students write the activity name in the first column, "Explaining How Cows Grow: Digestion and Biosynthesis"</w:t>
            </w:r>
            <w:r w:rsidR="0038598C">
              <w:t xml:space="preserve"> and their role, Explainer. </w:t>
            </w:r>
          </w:p>
          <w:p w14:paraId="7F840B8B" w14:textId="4981E51F" w:rsidR="0038598C" w:rsidRPr="00EB0ABA" w:rsidRDefault="0038598C" w:rsidP="00B34DC6">
            <w:pPr>
              <w:pStyle w:val="ListParagraph"/>
              <w:numPr>
                <w:ilvl w:val="0"/>
                <w:numId w:val="52"/>
              </w:numPr>
              <w:ind w:left="360"/>
              <w:rPr>
                <w:b/>
              </w:rPr>
            </w:pPr>
            <w:r w:rsidRPr="007675C5">
              <w:rPr>
                <w:rFonts w:ascii="Helvetica Neue" w:hAnsi="Helvetica Neue" w:cs="Al Bayan Plain"/>
                <w:color w:val="000000" w:themeColor="text1"/>
              </w:rPr>
              <w:t>Have a class discussion about what students did during the activity. When you come to consensus as a class, have students record the answer in the second column of the tool.</w:t>
            </w:r>
          </w:p>
          <w:p w14:paraId="675B6713" w14:textId="372E5446" w:rsidR="00A45148" w:rsidRPr="00EB0ABA" w:rsidRDefault="00A45148" w:rsidP="00B34DC6">
            <w:pPr>
              <w:pStyle w:val="ListParagraph"/>
              <w:numPr>
                <w:ilvl w:val="0"/>
                <w:numId w:val="52"/>
              </w:numPr>
              <w:ind w:left="360"/>
              <w:rPr>
                <w:b/>
              </w:rPr>
            </w:pPr>
            <w:r>
              <w:t xml:space="preserve">Have a class discussion about what students figured out during the activity that will help them in answering the unit driving question. When you come to consensus as a class, have students record the answer in the </w:t>
            </w:r>
            <w:r w:rsidR="0038598C">
              <w:t xml:space="preserve">third </w:t>
            </w:r>
            <w:r>
              <w:t>column of the tool.</w:t>
            </w:r>
          </w:p>
          <w:p w14:paraId="388E24EF" w14:textId="0763C7DE" w:rsidR="00A45148" w:rsidRPr="00EB0ABA" w:rsidRDefault="00A45148" w:rsidP="00B34DC6">
            <w:pPr>
              <w:pStyle w:val="ListParagraph"/>
              <w:numPr>
                <w:ilvl w:val="0"/>
                <w:numId w:val="52"/>
              </w:numPr>
              <w:ind w:left="360"/>
              <w:rPr>
                <w:b/>
              </w:rPr>
            </w:pPr>
            <w:r>
              <w:lastRenderedPageBreak/>
              <w:t xml:space="preserve">Have a class discussion about what students are wondering now that will help them move towards answering the unit driving question. Have students record the questions in the </w:t>
            </w:r>
            <w:r w:rsidR="0038598C">
              <w:t>fourth</w:t>
            </w:r>
            <w:r>
              <w:t xml:space="preserve"> column of the tool. </w:t>
            </w:r>
          </w:p>
          <w:p w14:paraId="402BC748" w14:textId="77777777" w:rsidR="00A45148" w:rsidRPr="00EB0ABA" w:rsidRDefault="00A45148" w:rsidP="00B34DC6">
            <w:pPr>
              <w:pStyle w:val="ListParagraph"/>
              <w:numPr>
                <w:ilvl w:val="0"/>
                <w:numId w:val="52"/>
              </w:numPr>
              <w:ind w:left="360"/>
              <w:rPr>
                <w:b/>
              </w:rPr>
            </w:pPr>
            <w:r>
              <w:t xml:space="preserve">Have students keep their Learning Tracking Tool for future activities. </w:t>
            </w:r>
          </w:p>
          <w:p w14:paraId="6A88E28E" w14:textId="77777777" w:rsidR="00A45148" w:rsidRPr="007A0CA9" w:rsidRDefault="00A45148" w:rsidP="00B34DC6">
            <w:pPr>
              <w:pStyle w:val="ListParagraph"/>
              <w:numPr>
                <w:ilvl w:val="0"/>
                <w:numId w:val="52"/>
              </w:numPr>
              <w:ind w:left="360"/>
              <w:rPr>
                <w:b/>
              </w:rPr>
            </w:pPr>
            <w:r>
              <w:t>Example Learning Tracking Tool</w:t>
            </w:r>
          </w:p>
          <w:tbl>
            <w:tblPr>
              <w:tblStyle w:val="TableGrid"/>
              <w:tblW w:w="0" w:type="auto"/>
              <w:tblLayout w:type="fixed"/>
              <w:tblLook w:val="04A0" w:firstRow="1" w:lastRow="0" w:firstColumn="1" w:lastColumn="0" w:noHBand="0" w:noVBand="1"/>
            </w:tblPr>
            <w:tblGrid>
              <w:gridCol w:w="2261"/>
              <w:gridCol w:w="2262"/>
              <w:gridCol w:w="2262"/>
              <w:gridCol w:w="2262"/>
            </w:tblGrid>
            <w:tr w:rsidR="007A0CA9" w14:paraId="4BA7189C" w14:textId="77777777" w:rsidTr="007A0CA9">
              <w:tc>
                <w:tcPr>
                  <w:tcW w:w="2261" w:type="dxa"/>
                </w:tcPr>
                <w:p w14:paraId="206853C7" w14:textId="77777777" w:rsidR="007A0CA9" w:rsidRDefault="007A0CA9" w:rsidP="007A0CA9">
                  <w:pPr>
                    <w:jc w:val="center"/>
                    <w:rPr>
                      <w:b/>
                    </w:rPr>
                  </w:pPr>
                  <w:r>
                    <w:rPr>
                      <w:b/>
                    </w:rPr>
                    <w:t>Activity Chunk</w:t>
                  </w:r>
                </w:p>
              </w:tc>
              <w:tc>
                <w:tcPr>
                  <w:tcW w:w="2262" w:type="dxa"/>
                </w:tcPr>
                <w:p w14:paraId="5D62CC3D" w14:textId="77777777" w:rsidR="007A0CA9" w:rsidRDefault="007A0CA9" w:rsidP="007A0CA9">
                  <w:pPr>
                    <w:jc w:val="center"/>
                    <w:rPr>
                      <w:b/>
                    </w:rPr>
                  </w:pPr>
                  <w:r>
                    <w:rPr>
                      <w:b/>
                    </w:rPr>
                    <w:t>What Did We Do?</w:t>
                  </w:r>
                </w:p>
              </w:tc>
              <w:tc>
                <w:tcPr>
                  <w:tcW w:w="2262" w:type="dxa"/>
                </w:tcPr>
                <w:p w14:paraId="32421CEC" w14:textId="77777777" w:rsidR="007A0CA9" w:rsidRDefault="007A0CA9" w:rsidP="007A0CA9">
                  <w:pPr>
                    <w:jc w:val="center"/>
                    <w:rPr>
                      <w:b/>
                    </w:rPr>
                  </w:pPr>
                  <w:r>
                    <w:rPr>
                      <w:b/>
                    </w:rPr>
                    <w:t>What Did We Figure Out?</w:t>
                  </w:r>
                </w:p>
              </w:tc>
              <w:tc>
                <w:tcPr>
                  <w:tcW w:w="2262" w:type="dxa"/>
                </w:tcPr>
                <w:p w14:paraId="2D5C5EA1" w14:textId="77777777" w:rsidR="007A0CA9" w:rsidRDefault="007A0CA9" w:rsidP="007A0CA9">
                  <w:pPr>
                    <w:jc w:val="center"/>
                    <w:rPr>
                      <w:b/>
                    </w:rPr>
                  </w:pPr>
                  <w:r>
                    <w:rPr>
                      <w:b/>
                    </w:rPr>
                    <w:t>What Are We Asking Now?</w:t>
                  </w:r>
                </w:p>
              </w:tc>
            </w:tr>
            <w:tr w:rsidR="007A0CA9" w14:paraId="15C4B254" w14:textId="77777777" w:rsidTr="007A0CA9">
              <w:tc>
                <w:tcPr>
                  <w:tcW w:w="2261" w:type="dxa"/>
                </w:tcPr>
                <w:p w14:paraId="6467F582" w14:textId="77777777" w:rsidR="007A0CA9" w:rsidRPr="007A0CA9" w:rsidRDefault="007A0CA9" w:rsidP="007A0CA9">
                  <w:pPr>
                    <w:jc w:val="center"/>
                    <w:rPr>
                      <w:bCs/>
                      <w:color w:val="000000" w:themeColor="text1"/>
                    </w:rPr>
                  </w:pPr>
                  <w:r w:rsidRPr="007A0CA9">
                    <w:rPr>
                      <w:bCs/>
                      <w:color w:val="000000" w:themeColor="text1"/>
                    </w:rPr>
                    <w:t>Explaining How Cows Grow</w:t>
                  </w:r>
                </w:p>
                <w:p w14:paraId="03425818" w14:textId="77777777" w:rsidR="007A0CA9" w:rsidRPr="007A0CA9" w:rsidRDefault="007A0CA9" w:rsidP="007A0CA9">
                  <w:pPr>
                    <w:jc w:val="center"/>
                    <w:rPr>
                      <w:bCs/>
                      <w:color w:val="000000" w:themeColor="text1"/>
                    </w:rPr>
                  </w:pPr>
                </w:p>
                <w:p w14:paraId="233A385C" w14:textId="77777777" w:rsidR="007A0CA9" w:rsidRPr="007A0CA9" w:rsidRDefault="007A0CA9" w:rsidP="007A0CA9">
                  <w:pPr>
                    <w:jc w:val="center"/>
                    <w:rPr>
                      <w:bCs/>
                      <w:color w:val="000000" w:themeColor="text1"/>
                    </w:rPr>
                  </w:pPr>
                  <w:r w:rsidRPr="007A0CA9">
                    <w:rPr>
                      <w:bCs/>
                      <w:color w:val="000000" w:themeColor="text1"/>
                    </w:rPr>
                    <w:t>Explainer</w:t>
                  </w:r>
                </w:p>
              </w:tc>
              <w:tc>
                <w:tcPr>
                  <w:tcW w:w="2262" w:type="dxa"/>
                </w:tcPr>
                <w:p w14:paraId="0B90D846" w14:textId="77777777" w:rsidR="007A0CA9" w:rsidRPr="007A0CA9" w:rsidRDefault="007A0CA9" w:rsidP="007A0CA9">
                  <w:pPr>
                    <w:pStyle w:val="standard"/>
                    <w:ind w:firstLine="0"/>
                    <w:rPr>
                      <w:color w:val="000000" w:themeColor="text1"/>
                      <w:szCs w:val="22"/>
                    </w:rPr>
                  </w:pPr>
                  <w:r w:rsidRPr="007A0CA9">
                    <w:rPr>
                      <w:color w:val="000000" w:themeColor="text1"/>
                      <w:szCs w:val="22"/>
                    </w:rPr>
                    <w:t>Trace the processes involved in a cow growing, digestion and biosynthesis on a poster of a cow, construct a model of the breakdown and rebuilding of molecules through digestion and biosynthesis, and use the Explanations Tool to explain digestion and biosynthesis.</w:t>
                  </w:r>
                </w:p>
                <w:p w14:paraId="4EC5BE69" w14:textId="77777777" w:rsidR="007A0CA9" w:rsidRPr="007A0CA9" w:rsidRDefault="007A0CA9" w:rsidP="007A0CA9">
                  <w:pPr>
                    <w:pStyle w:val="standard"/>
                    <w:ind w:firstLine="0"/>
                    <w:rPr>
                      <w:color w:val="000000" w:themeColor="text1"/>
                      <w:szCs w:val="22"/>
                    </w:rPr>
                  </w:pPr>
                </w:p>
              </w:tc>
              <w:tc>
                <w:tcPr>
                  <w:tcW w:w="2262" w:type="dxa"/>
                </w:tcPr>
                <w:p w14:paraId="132698D7" w14:textId="77777777" w:rsidR="007A0CA9" w:rsidRPr="007A0CA9" w:rsidRDefault="007A0CA9" w:rsidP="007A0CA9">
                  <w:pPr>
                    <w:pStyle w:val="standard"/>
                    <w:ind w:firstLine="0"/>
                    <w:rPr>
                      <w:color w:val="000000" w:themeColor="text1"/>
                      <w:szCs w:val="22"/>
                    </w:rPr>
                  </w:pPr>
                  <w:r w:rsidRPr="007A0CA9">
                    <w:rPr>
                      <w:color w:val="000000" w:themeColor="text1"/>
                      <w:szCs w:val="22"/>
                    </w:rPr>
                    <w:t>Matter goes into the body and is broken down during digestion. Some matter is used for growth (biosynthesis).</w:t>
                  </w:r>
                </w:p>
              </w:tc>
              <w:tc>
                <w:tcPr>
                  <w:tcW w:w="2262" w:type="dxa"/>
                </w:tcPr>
                <w:p w14:paraId="4AC229A6" w14:textId="77777777" w:rsidR="007A0CA9" w:rsidRPr="007A0CA9" w:rsidRDefault="007A0CA9" w:rsidP="007A0CA9">
                  <w:pPr>
                    <w:pStyle w:val="standard"/>
                    <w:ind w:firstLine="0"/>
                    <w:jc w:val="center"/>
                    <w:rPr>
                      <w:color w:val="000000" w:themeColor="text1"/>
                      <w:szCs w:val="22"/>
                    </w:rPr>
                  </w:pPr>
                  <w:r w:rsidRPr="007A0CA9">
                    <w:rPr>
                      <w:color w:val="000000" w:themeColor="text1"/>
                      <w:szCs w:val="22"/>
                    </w:rPr>
                    <w:t>How do other animals grow, move, and function?</w:t>
                  </w:r>
                </w:p>
              </w:tc>
            </w:tr>
          </w:tbl>
          <w:p w14:paraId="35F9FF02" w14:textId="77777777" w:rsidR="00A45148" w:rsidRPr="006939F5" w:rsidRDefault="00A45148" w:rsidP="007A0CA9">
            <w:pPr>
              <w:pStyle w:val="ListParagraph"/>
              <w:numPr>
                <w:ilvl w:val="0"/>
                <w:numId w:val="0"/>
              </w:numPr>
              <w:rPr>
                <w:b/>
              </w:rPr>
            </w:pPr>
          </w:p>
        </w:tc>
      </w:tr>
    </w:tbl>
    <w:p w14:paraId="1328733C" w14:textId="19F7393C" w:rsidR="00421FB4" w:rsidRPr="00D438F2" w:rsidRDefault="00421FB4" w:rsidP="00421FB4">
      <w:pPr>
        <w:pStyle w:val="Heading2"/>
      </w:pPr>
      <w:r w:rsidRPr="00D438F2">
        <w:lastRenderedPageBreak/>
        <w:t>Assessment</w:t>
      </w:r>
    </w:p>
    <w:p w14:paraId="11D97D5F" w14:textId="77777777" w:rsidR="00A45148" w:rsidRPr="00102D74" w:rsidRDefault="00A45148" w:rsidP="00A45148">
      <w:pPr>
        <w:rPr>
          <w:color w:val="000000" w:themeColor="text1"/>
        </w:rPr>
      </w:pPr>
      <w:r w:rsidRPr="0009553F">
        <w:t xml:space="preserve">Use </w:t>
      </w:r>
      <w:r w:rsidRPr="00225FA7">
        <w:rPr>
          <w:color w:val="7030A0"/>
        </w:rPr>
        <w:t>5.4 Grading the Explanations Tools for Cow Digestion</w:t>
      </w:r>
      <w:r w:rsidRPr="0009553F">
        <w:rPr>
          <w:color w:val="0000FF"/>
        </w:rPr>
        <w:t xml:space="preserve"> </w:t>
      </w:r>
      <w:r w:rsidRPr="0009553F">
        <w:t xml:space="preserve">and </w:t>
      </w:r>
      <w:r w:rsidRPr="00225FA7">
        <w:rPr>
          <w:color w:val="7030A0"/>
        </w:rPr>
        <w:t xml:space="preserve">5.4 Grading the Explanations Tools for Cow Biosynthesis </w:t>
      </w:r>
      <w:r>
        <w:t>to grade student responses. This worksheet has “grading” in the title (instead of “assessing”) because a</w:t>
      </w:r>
      <w:r w:rsidRPr="0009553F">
        <w:t xml:space="preserve">t this point, students can be held accountable for correct answers. If students are still struggling with these concepts, you may want to revisit parts of the </w:t>
      </w:r>
      <w:r>
        <w:t>activity</w:t>
      </w:r>
      <w:r w:rsidRPr="0009553F">
        <w:t xml:space="preserve"> they are finding difficult.</w:t>
      </w:r>
      <w:r>
        <w:t xml:space="preserve"> </w:t>
      </w:r>
      <w:r w:rsidRPr="004C70EE">
        <w:t xml:space="preserve">Use </w:t>
      </w:r>
      <w:r w:rsidRPr="005A244C">
        <w:rPr>
          <w:color w:val="7030A0"/>
        </w:rPr>
        <w:t xml:space="preserve">Assessing the Animals Matter Tracing Tool </w:t>
      </w:r>
      <w:r>
        <w:rPr>
          <w:color w:val="000000" w:themeColor="text1"/>
        </w:rPr>
        <w:t>to grade the matter tracing tool.</w:t>
      </w:r>
    </w:p>
    <w:p w14:paraId="5FAB5E4E" w14:textId="1E18476F" w:rsidR="00421FB4" w:rsidRDefault="00421FB4" w:rsidP="00421FB4">
      <w:pPr>
        <w:pStyle w:val="Heading2"/>
      </w:pPr>
      <w:r>
        <w:t>Differentiation &amp;</w:t>
      </w:r>
      <w:r w:rsidRPr="00761F92">
        <w:t xml:space="preserve"> </w:t>
      </w:r>
      <w:r w:rsidRPr="00D438F2">
        <w:t>Extending the Learning</w:t>
      </w:r>
      <w:r>
        <w:t xml:space="preserve"> </w:t>
      </w:r>
    </w:p>
    <w:p w14:paraId="4C4DCA66" w14:textId="5844EF1D" w:rsidR="00421FB4" w:rsidRDefault="00421FB4" w:rsidP="00421FB4">
      <w:pPr>
        <w:pStyle w:val="Heading3"/>
        <w:rPr>
          <w:color w:val="FF0000"/>
        </w:rPr>
      </w:pPr>
      <w:r>
        <w:t xml:space="preserve">Differentiation </w:t>
      </w:r>
    </w:p>
    <w:p w14:paraId="5F5A92C1" w14:textId="77777777" w:rsidR="00A95EFC" w:rsidRPr="00A95EFC" w:rsidRDefault="00A95EFC" w:rsidP="00A95EFC">
      <w:pPr>
        <w:pStyle w:val="ListParagraph"/>
        <w:numPr>
          <w:ilvl w:val="0"/>
          <w:numId w:val="30"/>
        </w:numPr>
        <w:spacing w:after="0"/>
        <w:ind w:left="360"/>
      </w:pPr>
      <w:r w:rsidRPr="00467E6E">
        <w:rPr>
          <w:color w:val="000000"/>
        </w:rPr>
        <w:t xml:space="preserve">You may want students to first complete </w:t>
      </w:r>
      <w:r>
        <w:rPr>
          <w:color w:val="000000"/>
        </w:rPr>
        <w:t>the front side of the</w:t>
      </w:r>
      <w:r w:rsidRPr="00467E6E">
        <w:rPr>
          <w:color w:val="000000"/>
        </w:rPr>
        <w:t xml:space="preserve"> Explanations Tool </w:t>
      </w:r>
      <w:r>
        <w:rPr>
          <w:color w:val="000000"/>
        </w:rPr>
        <w:t xml:space="preserve">with the graphic organizer </w:t>
      </w:r>
      <w:r w:rsidRPr="00467E6E">
        <w:rPr>
          <w:color w:val="000000"/>
        </w:rPr>
        <w:t>and check it together as a class to confirm that the arrows and responses to the prompts are correct. Then, students can use the corrected graphic organizer as a tool to construct their written explanation.</w:t>
      </w:r>
    </w:p>
    <w:p w14:paraId="30BCDEF0" w14:textId="61C581BA" w:rsidR="00361C2F" w:rsidRPr="00E77BA0" w:rsidRDefault="00361C2F" w:rsidP="00E77BA0">
      <w:pPr>
        <w:pStyle w:val="ListParagraph"/>
        <w:numPr>
          <w:ilvl w:val="0"/>
          <w:numId w:val="6"/>
        </w:numPr>
        <w:jc w:val="both"/>
        <w:rPr>
          <w:color w:val="0000FF"/>
        </w:rPr>
      </w:pPr>
      <w:r>
        <w:rPr>
          <w:color w:val="000000"/>
        </w:rPr>
        <w:t>After students complete</w:t>
      </w:r>
      <w:r w:rsidRPr="00361C2F">
        <w:rPr>
          <w:color w:val="000000"/>
        </w:rPr>
        <w:t xml:space="preserve"> </w:t>
      </w:r>
      <w:r w:rsidRPr="00361C2F">
        <w:rPr>
          <w:color w:val="000000" w:themeColor="text1"/>
        </w:rPr>
        <w:t>the</w:t>
      </w:r>
      <w:r w:rsidR="00B0753B">
        <w:rPr>
          <w:color w:val="000000" w:themeColor="text1"/>
        </w:rPr>
        <w:t xml:space="preserve"> </w:t>
      </w:r>
      <w:r w:rsidR="00B0753B">
        <w:rPr>
          <w:color w:val="0000FF"/>
        </w:rPr>
        <w:t xml:space="preserve">Matter Tracing Tool for Animals, </w:t>
      </w:r>
      <w:r w:rsidRPr="00E77BA0">
        <w:rPr>
          <w:color w:val="000000"/>
        </w:rPr>
        <w:t>post in the classroom so students can refer back to it</w:t>
      </w:r>
    </w:p>
    <w:p w14:paraId="58C17B72" w14:textId="710EACA9" w:rsidR="00361C2F" w:rsidRPr="00361C2F" w:rsidRDefault="00361C2F" w:rsidP="00361C2F">
      <w:pPr>
        <w:pStyle w:val="ListParagraph"/>
        <w:numPr>
          <w:ilvl w:val="0"/>
          <w:numId w:val="30"/>
        </w:numPr>
        <w:ind w:left="360"/>
      </w:pPr>
      <w:r w:rsidRPr="00361C2F">
        <w:rPr>
          <w:color w:val="000000"/>
        </w:rPr>
        <w:t xml:space="preserve">Encourage students to explain verbally as well as writing on the </w:t>
      </w:r>
      <w:r w:rsidR="003031A3">
        <w:rPr>
          <w:color w:val="000000"/>
        </w:rPr>
        <w:t>Matter Tracing tool</w:t>
      </w:r>
    </w:p>
    <w:p w14:paraId="11A9B196" w14:textId="77777777" w:rsidR="00361C2F" w:rsidRPr="00361C2F" w:rsidRDefault="00361C2F" w:rsidP="00361C2F">
      <w:pPr>
        <w:pStyle w:val="ListParagraph"/>
        <w:numPr>
          <w:ilvl w:val="0"/>
          <w:numId w:val="30"/>
        </w:numPr>
        <w:ind w:left="360"/>
      </w:pPr>
      <w:r w:rsidRPr="00361C2F">
        <w:rPr>
          <w:color w:val="000000"/>
        </w:rPr>
        <w:t>Refer to the word wall for questions on Biosynthesis related vocabulary</w:t>
      </w:r>
    </w:p>
    <w:p w14:paraId="360E93EC" w14:textId="77777777" w:rsidR="00361C2F" w:rsidRDefault="00361C2F" w:rsidP="00361C2F">
      <w:pPr>
        <w:pStyle w:val="ListParagraph"/>
        <w:numPr>
          <w:ilvl w:val="0"/>
          <w:numId w:val="30"/>
        </w:numPr>
        <w:ind w:left="360"/>
      </w:pPr>
      <w:r w:rsidRPr="00361C2F">
        <w:rPr>
          <w:color w:val="000000"/>
        </w:rPr>
        <w:t xml:space="preserve">Provide sentence stems to help students answer questions on </w:t>
      </w:r>
      <w:r>
        <w:rPr>
          <w:color w:val="0000FF"/>
        </w:rPr>
        <w:t>Big Idea Probe: What Happens to the Fat?</w:t>
      </w:r>
    </w:p>
    <w:p w14:paraId="684D82B3" w14:textId="046F81FC" w:rsidR="00421FB4" w:rsidRDefault="00421FB4" w:rsidP="00421FB4">
      <w:pPr>
        <w:pStyle w:val="Heading3"/>
      </w:pPr>
      <w:r>
        <w:t xml:space="preserve">Modifications </w:t>
      </w:r>
    </w:p>
    <w:p w14:paraId="009BEF30" w14:textId="77777777" w:rsidR="00A45148" w:rsidRPr="00B35D2F" w:rsidRDefault="00A45148" w:rsidP="00A45148">
      <w:pPr>
        <w:contextualSpacing/>
      </w:pPr>
      <w:r w:rsidRPr="00B35D2F">
        <w:t xml:space="preserve">The </w:t>
      </w:r>
      <w:r w:rsidRPr="0063106A">
        <w:rPr>
          <w:color w:val="00B050"/>
        </w:rPr>
        <w:t xml:space="preserve">Three Questions Explanation Checklist </w:t>
      </w:r>
      <w:r w:rsidRPr="00B35D2F">
        <w:t xml:space="preserve">on the back of the </w:t>
      </w:r>
      <w:r w:rsidRPr="0063106A">
        <w:rPr>
          <w:color w:val="00B050"/>
        </w:rPr>
        <w:t xml:space="preserve">Three Questions Handout </w:t>
      </w:r>
      <w:r w:rsidRPr="00B35D2F">
        <w:t xml:space="preserve">can be used to scaffold students’ </w:t>
      </w:r>
      <w:r w:rsidRPr="0045515A">
        <w:t>explanations</w:t>
      </w:r>
      <w:r w:rsidRPr="00B35D2F">
        <w:t xml:space="preserve"> in many ways. </w:t>
      </w:r>
    </w:p>
    <w:p w14:paraId="7933B5F6" w14:textId="77777777" w:rsidR="00A45148" w:rsidRPr="00B35D2F" w:rsidRDefault="00A45148" w:rsidP="00B34DC6">
      <w:pPr>
        <w:pStyle w:val="ListParagraph"/>
        <w:numPr>
          <w:ilvl w:val="0"/>
          <w:numId w:val="39"/>
        </w:numPr>
      </w:pPr>
      <w:r w:rsidRPr="00B35D2F">
        <w:lastRenderedPageBreak/>
        <w:t xml:space="preserve">Students refer to the checklist as they are constructing their explanations. </w:t>
      </w:r>
    </w:p>
    <w:p w14:paraId="4FD8A10B" w14:textId="77777777" w:rsidR="00A45148" w:rsidRPr="00B35D2F" w:rsidRDefault="00A45148" w:rsidP="00B34DC6">
      <w:pPr>
        <w:pStyle w:val="ListParagraph"/>
        <w:numPr>
          <w:ilvl w:val="0"/>
          <w:numId w:val="39"/>
        </w:numPr>
      </w:pPr>
      <w:r w:rsidRPr="00B35D2F">
        <w:t>Students use the checklist as they are sharing</w:t>
      </w:r>
      <w:r>
        <w:t xml:space="preserve"> and revising</w:t>
      </w:r>
      <w:r w:rsidRPr="00B35D2F">
        <w:t xml:space="preserve"> their explanations with a partner.</w:t>
      </w:r>
    </w:p>
    <w:p w14:paraId="44A6FFFB" w14:textId="77777777" w:rsidR="00A45148" w:rsidRDefault="00A45148" w:rsidP="00B34DC6">
      <w:pPr>
        <w:pStyle w:val="ListParagraph"/>
        <w:numPr>
          <w:ilvl w:val="0"/>
          <w:numId w:val="39"/>
        </w:numPr>
      </w:pPr>
      <w:r w:rsidRPr="00B35D2F">
        <w:t xml:space="preserve">Students use the checklist to </w:t>
      </w:r>
      <w:r>
        <w:t>critique and revise</w:t>
      </w:r>
      <w:r w:rsidRPr="00B35D2F">
        <w:t xml:space="preserve"> their final explanations.</w:t>
      </w:r>
    </w:p>
    <w:p w14:paraId="55B729FB" w14:textId="77777777" w:rsidR="00A45148" w:rsidRDefault="00A45148" w:rsidP="00B34DC6">
      <w:pPr>
        <w:pStyle w:val="ListParagraph"/>
        <w:numPr>
          <w:ilvl w:val="0"/>
          <w:numId w:val="39"/>
        </w:numPr>
      </w:pPr>
      <w:r>
        <w:t>Students use the checklist to critique the example explanations for each unit.</w:t>
      </w:r>
    </w:p>
    <w:p w14:paraId="6ED26E4D" w14:textId="77777777" w:rsidR="00A45148" w:rsidRDefault="00A45148" w:rsidP="00B34DC6">
      <w:pPr>
        <w:pStyle w:val="ListParagraph"/>
        <w:numPr>
          <w:ilvl w:val="0"/>
          <w:numId w:val="39"/>
        </w:numPr>
      </w:pPr>
      <w:r>
        <w:t>Students use the checklist to create and/or evaluate a whole-class consensus explanation.</w:t>
      </w:r>
    </w:p>
    <w:p w14:paraId="19DE844C" w14:textId="77777777" w:rsidR="00421FB4" w:rsidRDefault="00A45148" w:rsidP="00421FB4">
      <w:pPr>
        <w:contextualSpacing/>
      </w:pPr>
      <w:r w:rsidRPr="00B35D2F">
        <w:t xml:space="preserve">We recommend using this checklist with a gradual release. As students improve in their ability to write their own explanations, they </w:t>
      </w:r>
      <w:r>
        <w:t>may rely on the checklist less.</w:t>
      </w:r>
    </w:p>
    <w:p w14:paraId="0886290F" w14:textId="08BFAC8D" w:rsidR="00421FB4" w:rsidRDefault="00421FB4" w:rsidP="00421FB4">
      <w:pPr>
        <w:pStyle w:val="Heading3"/>
        <w:rPr>
          <w:color w:val="FF0000"/>
        </w:rPr>
      </w:pPr>
      <w:r w:rsidRPr="00D438F2">
        <w:t>Extending the Learning</w:t>
      </w:r>
    </w:p>
    <w:p w14:paraId="1DE1E8F0" w14:textId="4D2E29C5" w:rsidR="00A45148" w:rsidRPr="009E68B8" w:rsidRDefault="00A45148" w:rsidP="00AD0C4D">
      <w:pPr>
        <w:pStyle w:val="ListParagraph"/>
        <w:numPr>
          <w:ilvl w:val="0"/>
          <w:numId w:val="50"/>
        </w:numPr>
        <w:spacing w:after="0"/>
        <w:rPr>
          <w:rStyle w:val="Hyperlink"/>
          <w:color w:val="auto"/>
          <w:szCs w:val="28"/>
          <w:u w:val="none"/>
        </w:rPr>
      </w:pPr>
      <w:r w:rsidRPr="0097718B">
        <w:rPr>
          <w:szCs w:val="28"/>
        </w:rPr>
        <w:t xml:space="preserve">If there are still unanswered questions about biosynthesis, watch this video. </w:t>
      </w:r>
      <w:hyperlink r:id="rId20" w:history="1">
        <w:r w:rsidRPr="0097718B">
          <w:rPr>
            <w:rStyle w:val="Hyperlink"/>
            <w:szCs w:val="28"/>
          </w:rPr>
          <w:t>https://study.com/academy/lesson/what-is-biosynthesis-definition-lesson-quiz.html</w:t>
        </w:r>
      </w:hyperlink>
    </w:p>
    <w:p w14:paraId="7F055928" w14:textId="382DD856" w:rsidR="0097718B" w:rsidRPr="009E68B8" w:rsidRDefault="0097718B" w:rsidP="00AD0C4D">
      <w:pPr>
        <w:pStyle w:val="ListParagraph"/>
        <w:numPr>
          <w:ilvl w:val="0"/>
          <w:numId w:val="50"/>
        </w:numPr>
        <w:spacing w:after="0"/>
        <w:rPr>
          <w:sz w:val="24"/>
          <w:szCs w:val="24"/>
        </w:rPr>
      </w:pPr>
      <w:r w:rsidRPr="0097718B">
        <w:t>Have y</w:t>
      </w:r>
      <w:r w:rsidRPr="009E68B8">
        <w:t xml:space="preserve">our students read this NY Times article to consider how scientists study snake growth to potentially help humans. This article also connects to snake </w:t>
      </w:r>
      <w:r w:rsidR="009E68B8">
        <w:t>growth</w:t>
      </w:r>
      <w:r w:rsidRPr="009E68B8">
        <w:t xml:space="preserve"> and behavior to genetics. </w:t>
      </w:r>
      <w:hyperlink r:id="rId21" w:history="1">
        <w:r w:rsidRPr="009E68B8">
          <w:rPr>
            <w:rStyle w:val="Hyperlink"/>
          </w:rPr>
          <w:t>https://www.nytimes.com/2020/05/12/science/pythons-metabolism-animals-digestion.html</w:t>
        </w:r>
      </w:hyperlink>
    </w:p>
    <w:sectPr w:rsidR="0097718B" w:rsidRPr="009E68B8" w:rsidSect="00960864">
      <w:footerReference w:type="default" r:id="rId2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B6825" w14:textId="77777777" w:rsidR="00163EFB" w:rsidRDefault="00163EFB" w:rsidP="00EC7FB3">
      <w:r>
        <w:separator/>
      </w:r>
    </w:p>
  </w:endnote>
  <w:endnote w:type="continuationSeparator" w:id="0">
    <w:p w14:paraId="61242591" w14:textId="77777777" w:rsidR="00163EFB" w:rsidRDefault="00163EFB"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 Bayan Plain">
    <w:panose1 w:val="00000000000000000000"/>
    <w:charset w:val="B2"/>
    <w:family w:val="auto"/>
    <w:pitch w:val="variable"/>
    <w:sig w:usb0="00002001" w:usb1="0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CDA86" w14:textId="77777777" w:rsidR="00C846B3" w:rsidRDefault="00C846B3"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A80B51" w14:textId="77777777" w:rsidR="00C846B3" w:rsidRDefault="00C846B3" w:rsidP="007340AB">
    <w:pPr>
      <w:pStyle w:val="Footer"/>
      <w:ind w:right="360"/>
      <w:rPr>
        <w:rStyle w:val="PageNumber"/>
      </w:rPr>
    </w:pPr>
  </w:p>
  <w:p w14:paraId="16C6E497" w14:textId="77777777" w:rsidR="00C846B3" w:rsidRDefault="00C846B3"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01CD2" w14:textId="77777777" w:rsidR="00C846B3" w:rsidRPr="00F230B6" w:rsidRDefault="00C846B3" w:rsidP="00FB3A56">
    <w:pPr>
      <w:pStyle w:val="Footer"/>
      <w:spacing w:after="0"/>
      <w:jc w:val="right"/>
      <w:rPr>
        <w:i/>
        <w:color w:val="000000" w:themeColor="text1"/>
        <w:sz w:val="16"/>
        <w:szCs w:val="16"/>
      </w:rPr>
    </w:pPr>
    <w:r w:rsidRPr="00F230B6">
      <w:rPr>
        <w:i/>
        <w:color w:val="000000" w:themeColor="text1"/>
        <w:sz w:val="16"/>
        <w:szCs w:val="16"/>
      </w:rPr>
      <w:t>Animals Unit, Lesson 5</w:t>
    </w:r>
  </w:p>
  <w:p w14:paraId="46FE48DB" w14:textId="77777777" w:rsidR="00C846B3" w:rsidRPr="00F230B6" w:rsidRDefault="00C846B3" w:rsidP="00FB3A56">
    <w:pPr>
      <w:pStyle w:val="Footer"/>
      <w:spacing w:after="0"/>
      <w:jc w:val="right"/>
      <w:rPr>
        <w:color w:val="000000" w:themeColor="text1"/>
        <w:sz w:val="16"/>
        <w:szCs w:val="16"/>
      </w:rPr>
    </w:pPr>
    <w:r w:rsidRPr="00F230B6">
      <w:rPr>
        <w:color w:val="000000" w:themeColor="text1"/>
        <w:sz w:val="16"/>
        <w:szCs w:val="16"/>
      </w:rPr>
      <w:fldChar w:fldCharType="begin"/>
    </w:r>
    <w:r w:rsidRPr="00F230B6">
      <w:rPr>
        <w:color w:val="000000" w:themeColor="text1"/>
        <w:sz w:val="16"/>
        <w:szCs w:val="16"/>
      </w:rPr>
      <w:instrText xml:space="preserve"> PAGE  \* MERGEFORMAT </w:instrText>
    </w:r>
    <w:r w:rsidRPr="00F230B6">
      <w:rPr>
        <w:color w:val="000000" w:themeColor="text1"/>
        <w:sz w:val="16"/>
        <w:szCs w:val="16"/>
      </w:rPr>
      <w:fldChar w:fldCharType="separate"/>
    </w:r>
    <w:r w:rsidRPr="00F230B6">
      <w:rPr>
        <w:noProof/>
        <w:color w:val="000000" w:themeColor="text1"/>
        <w:sz w:val="16"/>
        <w:szCs w:val="16"/>
      </w:rPr>
      <w:t>4</w:t>
    </w:r>
    <w:r w:rsidRPr="00F230B6">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2D985" w14:textId="77777777" w:rsidR="00C846B3" w:rsidRPr="00F230B6" w:rsidRDefault="00C846B3" w:rsidP="00FB3A56">
    <w:pPr>
      <w:pStyle w:val="Footer"/>
      <w:spacing w:after="0"/>
      <w:jc w:val="right"/>
      <w:rPr>
        <w:i/>
        <w:color w:val="000000" w:themeColor="text1"/>
        <w:sz w:val="16"/>
        <w:szCs w:val="16"/>
      </w:rPr>
    </w:pPr>
    <w:r w:rsidRPr="00F230B6">
      <w:rPr>
        <w:i/>
        <w:noProof/>
        <w:color w:val="000000" w:themeColor="text1"/>
      </w:rPr>
      <w:drawing>
        <wp:anchor distT="0" distB="0" distL="114300" distR="114300" simplePos="0" relativeHeight="251675648" behindDoc="0" locked="0" layoutInCell="1" allowOverlap="1" wp14:anchorId="613FE297" wp14:editId="6AE4B3B6">
          <wp:simplePos x="0" y="0"/>
          <wp:positionH relativeFrom="margin">
            <wp:posOffset>0</wp:posOffset>
          </wp:positionH>
          <wp:positionV relativeFrom="paragraph">
            <wp:posOffset>0</wp:posOffset>
          </wp:positionV>
          <wp:extent cx="1596602" cy="362136"/>
          <wp:effectExtent l="0" t="0" r="3810" b="0"/>
          <wp:wrapNone/>
          <wp:docPr id="15" name="Picture 1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F230B6">
      <w:rPr>
        <w:color w:val="000000" w:themeColor="text1"/>
      </w:rPr>
      <w:tab/>
    </w:r>
    <w:r w:rsidRPr="00F230B6">
      <w:rPr>
        <w:i/>
        <w:color w:val="000000" w:themeColor="text1"/>
        <w:sz w:val="16"/>
        <w:szCs w:val="16"/>
      </w:rPr>
      <w:t>Animals Unit, Lesson 5</w:t>
    </w:r>
  </w:p>
  <w:p w14:paraId="63EFBA13" w14:textId="77777777" w:rsidR="00C846B3" w:rsidRPr="00F230B6" w:rsidRDefault="00C846B3" w:rsidP="00FB3A56">
    <w:pPr>
      <w:pStyle w:val="Footer"/>
      <w:spacing w:after="0"/>
      <w:jc w:val="right"/>
      <w:rPr>
        <w:i/>
        <w:color w:val="000000" w:themeColor="text1"/>
        <w:sz w:val="16"/>
        <w:szCs w:val="16"/>
      </w:rPr>
    </w:pPr>
    <w:r w:rsidRPr="00F230B6">
      <w:rPr>
        <w:i/>
        <w:color w:val="000000" w:themeColor="text1"/>
        <w:sz w:val="16"/>
        <w:szCs w:val="16"/>
      </w:rPr>
      <w:t>Carbon: Transformations in Matter and Energy 2019</w:t>
    </w:r>
  </w:p>
  <w:p w14:paraId="7EC2675B" w14:textId="77777777" w:rsidR="00C846B3" w:rsidRPr="00F230B6" w:rsidRDefault="00C846B3" w:rsidP="00FB3A56">
    <w:pPr>
      <w:pStyle w:val="Footer"/>
      <w:tabs>
        <w:tab w:val="clear" w:pos="4320"/>
        <w:tab w:val="clear" w:pos="8640"/>
        <w:tab w:val="left" w:pos="8160"/>
      </w:tabs>
      <w:jc w:val="right"/>
      <w:rPr>
        <w:color w:val="000000" w:themeColor="text1"/>
      </w:rPr>
    </w:pPr>
    <w:r w:rsidRPr="00F230B6">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1E58A" w14:textId="77777777" w:rsidR="00C846B3" w:rsidRPr="00F230B6" w:rsidRDefault="00C846B3" w:rsidP="00421FB4">
    <w:pPr>
      <w:pStyle w:val="Footer"/>
      <w:spacing w:after="0"/>
      <w:jc w:val="right"/>
      <w:rPr>
        <w:i/>
        <w:color w:val="000000" w:themeColor="text1"/>
        <w:sz w:val="16"/>
        <w:szCs w:val="16"/>
      </w:rPr>
    </w:pPr>
    <w:r w:rsidRPr="00F230B6">
      <w:rPr>
        <w:i/>
        <w:color w:val="000000" w:themeColor="text1"/>
        <w:sz w:val="16"/>
        <w:szCs w:val="16"/>
      </w:rPr>
      <w:t>Animals Unit, Lesson 5</w:t>
    </w:r>
  </w:p>
  <w:p w14:paraId="19FFC0FF" w14:textId="77777777" w:rsidR="00C846B3" w:rsidRPr="00960864" w:rsidRDefault="00C846B3" w:rsidP="00421FB4">
    <w:pPr>
      <w:pStyle w:val="Footer"/>
      <w:spacing w:after="0"/>
      <w:jc w:val="right"/>
      <w:rPr>
        <w:color w:val="000000" w:themeColor="text1"/>
        <w:sz w:val="16"/>
        <w:szCs w:val="16"/>
      </w:rPr>
    </w:pPr>
    <w:r w:rsidRPr="00F230B6">
      <w:rPr>
        <w:color w:val="000000" w:themeColor="text1"/>
        <w:sz w:val="16"/>
        <w:szCs w:val="16"/>
      </w:rPr>
      <w:fldChar w:fldCharType="begin"/>
    </w:r>
    <w:r w:rsidRPr="00F230B6">
      <w:rPr>
        <w:color w:val="000000" w:themeColor="text1"/>
        <w:sz w:val="16"/>
        <w:szCs w:val="16"/>
      </w:rPr>
      <w:instrText xml:space="preserve"> PAGE  \* MERGEFORMAT </w:instrText>
    </w:r>
    <w:r w:rsidRPr="00F230B6">
      <w:rPr>
        <w:color w:val="000000" w:themeColor="text1"/>
        <w:sz w:val="16"/>
        <w:szCs w:val="16"/>
      </w:rPr>
      <w:fldChar w:fldCharType="separate"/>
    </w:r>
    <w:r>
      <w:rPr>
        <w:color w:val="000000" w:themeColor="text1"/>
        <w:sz w:val="16"/>
        <w:szCs w:val="16"/>
      </w:rPr>
      <w:t>4</w:t>
    </w:r>
    <w:r w:rsidRPr="00F230B6">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4D9E8" w14:textId="77777777" w:rsidR="00163EFB" w:rsidRDefault="00163EFB" w:rsidP="00EC7FB3">
      <w:r>
        <w:separator/>
      </w:r>
    </w:p>
  </w:footnote>
  <w:footnote w:type="continuationSeparator" w:id="0">
    <w:p w14:paraId="468D1AB3" w14:textId="77777777" w:rsidR="00163EFB" w:rsidRDefault="00163EFB"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F70BB"/>
    <w:multiLevelType w:val="hybridMultilevel"/>
    <w:tmpl w:val="EA5C83A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89D28F9"/>
    <w:multiLevelType w:val="hybridMultilevel"/>
    <w:tmpl w:val="307C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47FF2"/>
    <w:multiLevelType w:val="hybridMultilevel"/>
    <w:tmpl w:val="107482B0"/>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C0C8E"/>
    <w:multiLevelType w:val="hybridMultilevel"/>
    <w:tmpl w:val="7A70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10D2"/>
    <w:multiLevelType w:val="hybridMultilevel"/>
    <w:tmpl w:val="0DD062F6"/>
    <w:lvl w:ilvl="0" w:tplc="584828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D3E72"/>
    <w:multiLevelType w:val="hybridMultilevel"/>
    <w:tmpl w:val="94424266"/>
    <w:lvl w:ilvl="0" w:tplc="50D458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A0215"/>
    <w:multiLevelType w:val="hybridMultilevel"/>
    <w:tmpl w:val="F206569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93647D"/>
    <w:multiLevelType w:val="hybridMultilevel"/>
    <w:tmpl w:val="FD4AABBA"/>
    <w:lvl w:ilvl="0" w:tplc="8478888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F7CB7"/>
    <w:multiLevelType w:val="hybridMultilevel"/>
    <w:tmpl w:val="E29624A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2C60E6"/>
    <w:multiLevelType w:val="hybridMultilevel"/>
    <w:tmpl w:val="6070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B43D8"/>
    <w:multiLevelType w:val="multilevel"/>
    <w:tmpl w:val="F294C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23313"/>
    <w:multiLevelType w:val="hybridMultilevel"/>
    <w:tmpl w:val="6BA29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4C50"/>
    <w:multiLevelType w:val="multilevel"/>
    <w:tmpl w:val="C0448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AC212B"/>
    <w:multiLevelType w:val="hybridMultilevel"/>
    <w:tmpl w:val="B31CD5AA"/>
    <w:lvl w:ilvl="0" w:tplc="0409000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2721B"/>
    <w:multiLevelType w:val="hybridMultilevel"/>
    <w:tmpl w:val="6D421C9E"/>
    <w:lvl w:ilvl="0" w:tplc="04090001">
      <w:start w:val="1"/>
      <w:numFmt w:val="bullet"/>
      <w:lvlText w:val=""/>
      <w:lvlJc w:val="left"/>
      <w:pPr>
        <w:ind w:left="402" w:hanging="420"/>
      </w:pPr>
      <w:rPr>
        <w:rFonts w:ascii="Symbol" w:hAnsi="Symbol" w:hint="default"/>
        <w:b/>
      </w:rPr>
    </w:lvl>
    <w:lvl w:ilvl="1" w:tplc="04090003" w:tentative="1">
      <w:start w:val="1"/>
      <w:numFmt w:val="bullet"/>
      <w:lvlText w:val=""/>
      <w:lvlJc w:val="left"/>
      <w:pPr>
        <w:ind w:left="822" w:hanging="420"/>
      </w:pPr>
      <w:rPr>
        <w:rFonts w:ascii="Wingdings" w:hAnsi="Wingdings" w:hint="default"/>
      </w:rPr>
    </w:lvl>
    <w:lvl w:ilvl="2" w:tplc="04090005" w:tentative="1">
      <w:start w:val="1"/>
      <w:numFmt w:val="bullet"/>
      <w:lvlText w:val=""/>
      <w:lvlJc w:val="left"/>
      <w:pPr>
        <w:ind w:left="1242" w:hanging="420"/>
      </w:pPr>
      <w:rPr>
        <w:rFonts w:ascii="Wingdings" w:hAnsi="Wingdings" w:hint="default"/>
      </w:rPr>
    </w:lvl>
    <w:lvl w:ilvl="3" w:tplc="04090001" w:tentative="1">
      <w:start w:val="1"/>
      <w:numFmt w:val="bullet"/>
      <w:lvlText w:val=""/>
      <w:lvlJc w:val="left"/>
      <w:pPr>
        <w:ind w:left="1662" w:hanging="420"/>
      </w:pPr>
      <w:rPr>
        <w:rFonts w:ascii="Wingdings" w:hAnsi="Wingdings" w:hint="default"/>
      </w:rPr>
    </w:lvl>
    <w:lvl w:ilvl="4" w:tplc="04090003" w:tentative="1">
      <w:start w:val="1"/>
      <w:numFmt w:val="bullet"/>
      <w:lvlText w:val=""/>
      <w:lvlJc w:val="left"/>
      <w:pPr>
        <w:ind w:left="2082" w:hanging="420"/>
      </w:pPr>
      <w:rPr>
        <w:rFonts w:ascii="Wingdings" w:hAnsi="Wingdings" w:hint="default"/>
      </w:rPr>
    </w:lvl>
    <w:lvl w:ilvl="5" w:tplc="04090005" w:tentative="1">
      <w:start w:val="1"/>
      <w:numFmt w:val="bullet"/>
      <w:lvlText w:val=""/>
      <w:lvlJc w:val="left"/>
      <w:pPr>
        <w:ind w:left="2502" w:hanging="420"/>
      </w:pPr>
      <w:rPr>
        <w:rFonts w:ascii="Wingdings" w:hAnsi="Wingdings" w:hint="default"/>
      </w:rPr>
    </w:lvl>
    <w:lvl w:ilvl="6" w:tplc="04090001" w:tentative="1">
      <w:start w:val="1"/>
      <w:numFmt w:val="bullet"/>
      <w:lvlText w:val=""/>
      <w:lvlJc w:val="left"/>
      <w:pPr>
        <w:ind w:left="2922" w:hanging="420"/>
      </w:pPr>
      <w:rPr>
        <w:rFonts w:ascii="Wingdings" w:hAnsi="Wingdings" w:hint="default"/>
      </w:rPr>
    </w:lvl>
    <w:lvl w:ilvl="7" w:tplc="04090003" w:tentative="1">
      <w:start w:val="1"/>
      <w:numFmt w:val="bullet"/>
      <w:lvlText w:val=""/>
      <w:lvlJc w:val="left"/>
      <w:pPr>
        <w:ind w:left="3342" w:hanging="420"/>
      </w:pPr>
      <w:rPr>
        <w:rFonts w:ascii="Wingdings" w:hAnsi="Wingdings" w:hint="default"/>
      </w:rPr>
    </w:lvl>
    <w:lvl w:ilvl="8" w:tplc="04090005" w:tentative="1">
      <w:start w:val="1"/>
      <w:numFmt w:val="bullet"/>
      <w:lvlText w:val=""/>
      <w:lvlJc w:val="left"/>
      <w:pPr>
        <w:ind w:left="3762" w:hanging="420"/>
      </w:pPr>
      <w:rPr>
        <w:rFonts w:ascii="Wingdings" w:hAnsi="Wingdings" w:hint="default"/>
      </w:rPr>
    </w:lvl>
  </w:abstractNum>
  <w:abstractNum w:abstractNumId="17" w15:restartNumberingAfterBreak="0">
    <w:nsid w:val="3035236B"/>
    <w:multiLevelType w:val="multilevel"/>
    <w:tmpl w:val="CB7E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331DF1"/>
    <w:multiLevelType w:val="hybridMultilevel"/>
    <w:tmpl w:val="29C8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4268B"/>
    <w:multiLevelType w:val="hybridMultilevel"/>
    <w:tmpl w:val="AB0A42CA"/>
    <w:lvl w:ilvl="0" w:tplc="AA5AD10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C5596"/>
    <w:multiLevelType w:val="hybridMultilevel"/>
    <w:tmpl w:val="B914CB24"/>
    <w:lvl w:ilvl="0" w:tplc="0180CEFC">
      <w:start w:val="1"/>
      <w:numFmt w:val="decimal"/>
      <w:lvlText w:val="%1."/>
      <w:lvlJc w:val="left"/>
      <w:pPr>
        <w:ind w:left="360" w:hanging="360"/>
      </w:pPr>
      <w:rPr>
        <w:rFonts w:ascii="Arial" w:hAnsi="Arial" w:cs="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203352"/>
    <w:multiLevelType w:val="hybridMultilevel"/>
    <w:tmpl w:val="089A70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9372F48"/>
    <w:multiLevelType w:val="hybridMultilevel"/>
    <w:tmpl w:val="E042F67A"/>
    <w:lvl w:ilvl="0" w:tplc="0409000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F56E57"/>
    <w:multiLevelType w:val="hybridMultilevel"/>
    <w:tmpl w:val="BE4E5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06204"/>
    <w:multiLevelType w:val="hybridMultilevel"/>
    <w:tmpl w:val="975E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C3857"/>
    <w:multiLevelType w:val="hybridMultilevel"/>
    <w:tmpl w:val="502054BE"/>
    <w:lvl w:ilvl="0" w:tplc="0409000F">
      <w:start w:val="1"/>
      <w:numFmt w:val="bullet"/>
      <w:lvlText w:val=""/>
      <w:lvlJc w:val="left"/>
      <w:pPr>
        <w:ind w:left="402" w:hanging="42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8" w15:restartNumberingAfterBreak="0">
    <w:nsid w:val="465440D9"/>
    <w:multiLevelType w:val="hybridMultilevel"/>
    <w:tmpl w:val="E168D99E"/>
    <w:lvl w:ilvl="0" w:tplc="0180CEFC">
      <w:start w:val="1"/>
      <w:numFmt w:val="decimal"/>
      <w:lvlText w:val="%1."/>
      <w:lvlJc w:val="left"/>
      <w:pPr>
        <w:ind w:left="360" w:hanging="360"/>
      </w:pPr>
      <w:rPr>
        <w:rFonts w:ascii="Arial" w:hAnsi="Arial" w:cs="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9040C"/>
    <w:multiLevelType w:val="multilevel"/>
    <w:tmpl w:val="F05A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C9405F"/>
    <w:multiLevelType w:val="hybridMultilevel"/>
    <w:tmpl w:val="FDCC27B2"/>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923F8"/>
    <w:multiLevelType w:val="hybridMultilevel"/>
    <w:tmpl w:val="9F54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7A6477"/>
    <w:multiLevelType w:val="hybridMultilevel"/>
    <w:tmpl w:val="E87C8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4C339D"/>
    <w:multiLevelType w:val="multilevel"/>
    <w:tmpl w:val="A0A4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052EC6"/>
    <w:multiLevelType w:val="hybridMultilevel"/>
    <w:tmpl w:val="5B065328"/>
    <w:lvl w:ilvl="0" w:tplc="0409000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0307CA"/>
    <w:multiLevelType w:val="hybridMultilevel"/>
    <w:tmpl w:val="005AF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240253A"/>
    <w:multiLevelType w:val="hybridMultilevel"/>
    <w:tmpl w:val="9E6E7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6E6F75"/>
    <w:multiLevelType w:val="hybridMultilevel"/>
    <w:tmpl w:val="49FA4EB0"/>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FA11B1"/>
    <w:multiLevelType w:val="hybridMultilevel"/>
    <w:tmpl w:val="E1E800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8CD7A7C"/>
    <w:multiLevelType w:val="hybridMultilevel"/>
    <w:tmpl w:val="6E2CE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D14D4"/>
    <w:multiLevelType w:val="hybridMultilevel"/>
    <w:tmpl w:val="55889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01A11D9"/>
    <w:multiLevelType w:val="hybridMultilevel"/>
    <w:tmpl w:val="A5683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202F2"/>
    <w:multiLevelType w:val="hybridMultilevel"/>
    <w:tmpl w:val="9202BDCA"/>
    <w:lvl w:ilvl="0" w:tplc="0409000F">
      <w:start w:val="1"/>
      <w:numFmt w:val="bullet"/>
      <w:lvlText w:val=""/>
      <w:lvlJc w:val="left"/>
      <w:pPr>
        <w:ind w:left="42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4D75DD"/>
    <w:multiLevelType w:val="hybridMultilevel"/>
    <w:tmpl w:val="CAC80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7A167C"/>
    <w:multiLevelType w:val="hybridMultilevel"/>
    <w:tmpl w:val="C7C0AACA"/>
    <w:lvl w:ilvl="0" w:tplc="2F4E4476">
      <w:start w:val="1"/>
      <w:numFmt w:val="decimal"/>
      <w:lvlText w:val="%1."/>
      <w:lvlJc w:val="left"/>
      <w:pPr>
        <w:ind w:left="360" w:hanging="360"/>
      </w:pPr>
      <w:rPr>
        <w:rFonts w:ascii="Arial" w:hAnsi="Arial" w:cs="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5C686B"/>
    <w:multiLevelType w:val="hybridMultilevel"/>
    <w:tmpl w:val="29309E96"/>
    <w:lvl w:ilvl="0" w:tplc="0409000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1409F9"/>
    <w:multiLevelType w:val="hybridMultilevel"/>
    <w:tmpl w:val="73AA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4B1DCD"/>
    <w:multiLevelType w:val="hybridMultilevel"/>
    <w:tmpl w:val="5CEE82BE"/>
    <w:lvl w:ilvl="0" w:tplc="3DDA64C4">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DB09D4"/>
    <w:multiLevelType w:val="hybridMultilevel"/>
    <w:tmpl w:val="9094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A9188F"/>
    <w:multiLevelType w:val="hybridMultilevel"/>
    <w:tmpl w:val="BE2E7700"/>
    <w:lvl w:ilvl="0" w:tplc="0409000F">
      <w:start w:val="1"/>
      <w:numFmt w:val="bullet"/>
      <w:lvlText w:val=""/>
      <w:lvlJc w:val="left"/>
      <w:pPr>
        <w:ind w:left="360" w:hanging="36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5297D22"/>
    <w:multiLevelType w:val="hybridMultilevel"/>
    <w:tmpl w:val="A5DC8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4E6914"/>
    <w:multiLevelType w:val="hybridMultilevel"/>
    <w:tmpl w:val="E9C83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BC7E7E"/>
    <w:multiLevelType w:val="hybridMultilevel"/>
    <w:tmpl w:val="F5961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A4B5728"/>
    <w:multiLevelType w:val="hybridMultilevel"/>
    <w:tmpl w:val="A2DA2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FE08B4"/>
    <w:multiLevelType w:val="hybridMultilevel"/>
    <w:tmpl w:val="FC6443B0"/>
    <w:lvl w:ilvl="0" w:tplc="0234D4A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DD77E70"/>
    <w:multiLevelType w:val="hybridMultilevel"/>
    <w:tmpl w:val="6B18FF00"/>
    <w:lvl w:ilvl="0" w:tplc="6B143B9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E9F6AD6"/>
    <w:multiLevelType w:val="hybridMultilevel"/>
    <w:tmpl w:val="A4446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6"/>
  </w:num>
  <w:num w:numId="2">
    <w:abstractNumId w:val="20"/>
  </w:num>
  <w:num w:numId="3">
    <w:abstractNumId w:val="38"/>
  </w:num>
  <w:num w:numId="4">
    <w:abstractNumId w:val="31"/>
  </w:num>
  <w:num w:numId="5">
    <w:abstractNumId w:val="40"/>
  </w:num>
  <w:num w:numId="6">
    <w:abstractNumId w:val="57"/>
  </w:num>
  <w:num w:numId="7">
    <w:abstractNumId w:val="58"/>
  </w:num>
  <w:num w:numId="8">
    <w:abstractNumId w:val="16"/>
  </w:num>
  <w:num w:numId="9">
    <w:abstractNumId w:val="30"/>
  </w:num>
  <w:num w:numId="10">
    <w:abstractNumId w:val="23"/>
  </w:num>
  <w:num w:numId="11">
    <w:abstractNumId w:val="19"/>
  </w:num>
  <w:num w:numId="12">
    <w:abstractNumId w:val="25"/>
  </w:num>
  <w:num w:numId="13">
    <w:abstractNumId w:val="4"/>
  </w:num>
  <w:num w:numId="14">
    <w:abstractNumId w:val="15"/>
  </w:num>
  <w:num w:numId="15">
    <w:abstractNumId w:val="27"/>
  </w:num>
  <w:num w:numId="16">
    <w:abstractNumId w:val="34"/>
  </w:num>
  <w:num w:numId="17">
    <w:abstractNumId w:val="50"/>
  </w:num>
  <w:num w:numId="18">
    <w:abstractNumId w:val="5"/>
  </w:num>
  <w:num w:numId="19">
    <w:abstractNumId w:val="13"/>
  </w:num>
  <w:num w:numId="20">
    <w:abstractNumId w:val="45"/>
  </w:num>
  <w:num w:numId="21">
    <w:abstractNumId w:val="44"/>
  </w:num>
  <w:num w:numId="22">
    <w:abstractNumId w:val="3"/>
  </w:num>
  <w:num w:numId="23">
    <w:abstractNumId w:val="11"/>
  </w:num>
  <w:num w:numId="24">
    <w:abstractNumId w:val="36"/>
  </w:num>
  <w:num w:numId="25">
    <w:abstractNumId w:val="18"/>
  </w:num>
  <w:num w:numId="26">
    <w:abstractNumId w:val="41"/>
  </w:num>
  <w:num w:numId="27">
    <w:abstractNumId w:val="54"/>
  </w:num>
  <w:num w:numId="28">
    <w:abstractNumId w:val="49"/>
  </w:num>
  <w:num w:numId="29">
    <w:abstractNumId w:val="42"/>
  </w:num>
  <w:num w:numId="30">
    <w:abstractNumId w:val="9"/>
  </w:num>
  <w:num w:numId="31">
    <w:abstractNumId w:val="55"/>
  </w:num>
  <w:num w:numId="32">
    <w:abstractNumId w:val="6"/>
  </w:num>
  <w:num w:numId="33">
    <w:abstractNumId w:val="47"/>
  </w:num>
  <w:num w:numId="34">
    <w:abstractNumId w:val="21"/>
  </w:num>
  <w:num w:numId="35">
    <w:abstractNumId w:val="46"/>
  </w:num>
  <w:num w:numId="36">
    <w:abstractNumId w:val="2"/>
  </w:num>
  <w:num w:numId="37">
    <w:abstractNumId w:val="10"/>
  </w:num>
  <w:num w:numId="38">
    <w:abstractNumId w:val="35"/>
  </w:num>
  <w:num w:numId="39">
    <w:abstractNumId w:val="24"/>
  </w:num>
  <w:num w:numId="40">
    <w:abstractNumId w:val="53"/>
  </w:num>
  <w:num w:numId="41">
    <w:abstractNumId w:val="48"/>
  </w:num>
  <w:num w:numId="42">
    <w:abstractNumId w:val="52"/>
  </w:num>
  <w:num w:numId="43">
    <w:abstractNumId w:val="1"/>
  </w:num>
  <w:num w:numId="44">
    <w:abstractNumId w:val="26"/>
  </w:num>
  <w:num w:numId="45">
    <w:abstractNumId w:val="7"/>
  </w:num>
  <w:num w:numId="46">
    <w:abstractNumId w:val="32"/>
  </w:num>
  <w:num w:numId="47">
    <w:abstractNumId w:val="22"/>
  </w:num>
  <w:num w:numId="48">
    <w:abstractNumId w:val="39"/>
  </w:num>
  <w:num w:numId="49">
    <w:abstractNumId w:val="37"/>
  </w:num>
  <w:num w:numId="50">
    <w:abstractNumId w:val="28"/>
  </w:num>
  <w:num w:numId="51">
    <w:abstractNumId w:val="43"/>
  </w:num>
  <w:num w:numId="52">
    <w:abstractNumId w:val="51"/>
  </w:num>
  <w:num w:numId="53">
    <w:abstractNumId w:val="12"/>
  </w:num>
  <w:num w:numId="54">
    <w:abstractNumId w:val="33"/>
  </w:num>
  <w:num w:numId="55">
    <w:abstractNumId w:val="17"/>
  </w:num>
  <w:num w:numId="56">
    <w:abstractNumId w:val="29"/>
  </w:num>
  <w:num w:numId="57">
    <w:abstractNumId w:val="14"/>
  </w:num>
  <w:num w:numId="58">
    <w:abstractNumId w:val="0"/>
  </w:num>
  <w:num w:numId="59">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6E1"/>
    <w:rsid w:val="0000012F"/>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54510"/>
    <w:rsid w:val="00054A3D"/>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6EB"/>
    <w:rsid w:val="000C495D"/>
    <w:rsid w:val="000C5930"/>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576B1"/>
    <w:rsid w:val="00163EFB"/>
    <w:rsid w:val="00165BB6"/>
    <w:rsid w:val="00167605"/>
    <w:rsid w:val="001711A7"/>
    <w:rsid w:val="00173561"/>
    <w:rsid w:val="00174185"/>
    <w:rsid w:val="00175538"/>
    <w:rsid w:val="001771DF"/>
    <w:rsid w:val="001778D3"/>
    <w:rsid w:val="001907DD"/>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B458D"/>
    <w:rsid w:val="001C10ED"/>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25FA7"/>
    <w:rsid w:val="0023375E"/>
    <w:rsid w:val="002359C7"/>
    <w:rsid w:val="00237D69"/>
    <w:rsid w:val="00241075"/>
    <w:rsid w:val="00245075"/>
    <w:rsid w:val="00246023"/>
    <w:rsid w:val="0025191A"/>
    <w:rsid w:val="00251CA2"/>
    <w:rsid w:val="0026079B"/>
    <w:rsid w:val="00261854"/>
    <w:rsid w:val="002626F2"/>
    <w:rsid w:val="002665D1"/>
    <w:rsid w:val="00266AAD"/>
    <w:rsid w:val="00273D73"/>
    <w:rsid w:val="00273FB3"/>
    <w:rsid w:val="002749BF"/>
    <w:rsid w:val="00275484"/>
    <w:rsid w:val="00286747"/>
    <w:rsid w:val="002869BF"/>
    <w:rsid w:val="002873E0"/>
    <w:rsid w:val="00287BF5"/>
    <w:rsid w:val="00290C2D"/>
    <w:rsid w:val="002910E2"/>
    <w:rsid w:val="00291BA8"/>
    <w:rsid w:val="002922CA"/>
    <w:rsid w:val="00294915"/>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098D"/>
    <w:rsid w:val="002F160C"/>
    <w:rsid w:val="002F2096"/>
    <w:rsid w:val="002F2309"/>
    <w:rsid w:val="002F23F3"/>
    <w:rsid w:val="002F2E89"/>
    <w:rsid w:val="002F3E45"/>
    <w:rsid w:val="002F5D0A"/>
    <w:rsid w:val="002F7F27"/>
    <w:rsid w:val="003031A3"/>
    <w:rsid w:val="0030569C"/>
    <w:rsid w:val="003066A9"/>
    <w:rsid w:val="003067A9"/>
    <w:rsid w:val="0031231C"/>
    <w:rsid w:val="0031660E"/>
    <w:rsid w:val="00325B39"/>
    <w:rsid w:val="0032655E"/>
    <w:rsid w:val="00327694"/>
    <w:rsid w:val="00334D0B"/>
    <w:rsid w:val="00336C3A"/>
    <w:rsid w:val="00337F2A"/>
    <w:rsid w:val="00340706"/>
    <w:rsid w:val="00341F86"/>
    <w:rsid w:val="00346CF5"/>
    <w:rsid w:val="003504CE"/>
    <w:rsid w:val="00351F53"/>
    <w:rsid w:val="003526B3"/>
    <w:rsid w:val="00352F6C"/>
    <w:rsid w:val="0035353E"/>
    <w:rsid w:val="003546D9"/>
    <w:rsid w:val="00361C2F"/>
    <w:rsid w:val="00361C72"/>
    <w:rsid w:val="00362ADC"/>
    <w:rsid w:val="003655BE"/>
    <w:rsid w:val="003675D2"/>
    <w:rsid w:val="00375406"/>
    <w:rsid w:val="0037672C"/>
    <w:rsid w:val="00380E0D"/>
    <w:rsid w:val="00381391"/>
    <w:rsid w:val="00384162"/>
    <w:rsid w:val="0038598C"/>
    <w:rsid w:val="003878E6"/>
    <w:rsid w:val="0039538D"/>
    <w:rsid w:val="00395498"/>
    <w:rsid w:val="00397B04"/>
    <w:rsid w:val="003A0F2D"/>
    <w:rsid w:val="003A2FFE"/>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56E1"/>
    <w:rsid w:val="003E7193"/>
    <w:rsid w:val="003F09D7"/>
    <w:rsid w:val="003F7311"/>
    <w:rsid w:val="00405E09"/>
    <w:rsid w:val="00407C93"/>
    <w:rsid w:val="00412A43"/>
    <w:rsid w:val="00415C74"/>
    <w:rsid w:val="00417266"/>
    <w:rsid w:val="00421FB4"/>
    <w:rsid w:val="004231D7"/>
    <w:rsid w:val="004232B0"/>
    <w:rsid w:val="00426B20"/>
    <w:rsid w:val="00426F4F"/>
    <w:rsid w:val="00443EBB"/>
    <w:rsid w:val="00450FA0"/>
    <w:rsid w:val="004518D4"/>
    <w:rsid w:val="00463313"/>
    <w:rsid w:val="004662AB"/>
    <w:rsid w:val="0047012A"/>
    <w:rsid w:val="00470C82"/>
    <w:rsid w:val="00470F12"/>
    <w:rsid w:val="0047286F"/>
    <w:rsid w:val="00476A15"/>
    <w:rsid w:val="004830F9"/>
    <w:rsid w:val="00485D4E"/>
    <w:rsid w:val="004868B7"/>
    <w:rsid w:val="004925FC"/>
    <w:rsid w:val="00495DE6"/>
    <w:rsid w:val="004965AA"/>
    <w:rsid w:val="004A7D3C"/>
    <w:rsid w:val="004B09B6"/>
    <w:rsid w:val="004C14AD"/>
    <w:rsid w:val="004C424E"/>
    <w:rsid w:val="004C796F"/>
    <w:rsid w:val="004C7BBB"/>
    <w:rsid w:val="004D0C56"/>
    <w:rsid w:val="004D11A9"/>
    <w:rsid w:val="004D24F0"/>
    <w:rsid w:val="004D6880"/>
    <w:rsid w:val="004E089E"/>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1D4"/>
    <w:rsid w:val="00560271"/>
    <w:rsid w:val="00561208"/>
    <w:rsid w:val="005624EB"/>
    <w:rsid w:val="005677E2"/>
    <w:rsid w:val="00571639"/>
    <w:rsid w:val="0057351B"/>
    <w:rsid w:val="0057513E"/>
    <w:rsid w:val="0057549B"/>
    <w:rsid w:val="00575DBE"/>
    <w:rsid w:val="005768BE"/>
    <w:rsid w:val="005818CF"/>
    <w:rsid w:val="0058629C"/>
    <w:rsid w:val="005863D3"/>
    <w:rsid w:val="005A244C"/>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3F4E"/>
    <w:rsid w:val="00697B3F"/>
    <w:rsid w:val="006A1274"/>
    <w:rsid w:val="006A35CF"/>
    <w:rsid w:val="006A3B6C"/>
    <w:rsid w:val="006A55FF"/>
    <w:rsid w:val="006A5FB6"/>
    <w:rsid w:val="006B1A6E"/>
    <w:rsid w:val="006B4453"/>
    <w:rsid w:val="006B5237"/>
    <w:rsid w:val="006B52CD"/>
    <w:rsid w:val="006B682B"/>
    <w:rsid w:val="006C4A4D"/>
    <w:rsid w:val="006C57FD"/>
    <w:rsid w:val="006C6E18"/>
    <w:rsid w:val="006D14C6"/>
    <w:rsid w:val="006D3A88"/>
    <w:rsid w:val="006D5271"/>
    <w:rsid w:val="006D70D6"/>
    <w:rsid w:val="006E1305"/>
    <w:rsid w:val="006E212C"/>
    <w:rsid w:val="006E43D9"/>
    <w:rsid w:val="006E5637"/>
    <w:rsid w:val="006E5B08"/>
    <w:rsid w:val="006E6D18"/>
    <w:rsid w:val="006F1AC1"/>
    <w:rsid w:val="006F59FD"/>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569E"/>
    <w:rsid w:val="00777457"/>
    <w:rsid w:val="00782FF7"/>
    <w:rsid w:val="007850EF"/>
    <w:rsid w:val="00791F1A"/>
    <w:rsid w:val="0079299D"/>
    <w:rsid w:val="00795414"/>
    <w:rsid w:val="007963A9"/>
    <w:rsid w:val="0079722D"/>
    <w:rsid w:val="00797A1B"/>
    <w:rsid w:val="007A0CA9"/>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42637"/>
    <w:rsid w:val="00856A41"/>
    <w:rsid w:val="00860E77"/>
    <w:rsid w:val="008668A2"/>
    <w:rsid w:val="008677C2"/>
    <w:rsid w:val="00870278"/>
    <w:rsid w:val="00887830"/>
    <w:rsid w:val="00892407"/>
    <w:rsid w:val="00893F29"/>
    <w:rsid w:val="008A1275"/>
    <w:rsid w:val="008A16AD"/>
    <w:rsid w:val="008A1CCF"/>
    <w:rsid w:val="008A677D"/>
    <w:rsid w:val="008B24F0"/>
    <w:rsid w:val="008B360D"/>
    <w:rsid w:val="008B437E"/>
    <w:rsid w:val="008B5C36"/>
    <w:rsid w:val="008B694A"/>
    <w:rsid w:val="008C0E16"/>
    <w:rsid w:val="008C15E9"/>
    <w:rsid w:val="008C5BA8"/>
    <w:rsid w:val="008C5FED"/>
    <w:rsid w:val="008C7731"/>
    <w:rsid w:val="008D1BEE"/>
    <w:rsid w:val="008D2B4B"/>
    <w:rsid w:val="008D46AC"/>
    <w:rsid w:val="008D6300"/>
    <w:rsid w:val="008E6FB0"/>
    <w:rsid w:val="008E7443"/>
    <w:rsid w:val="008F4DBA"/>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7718B"/>
    <w:rsid w:val="0098150C"/>
    <w:rsid w:val="009859F5"/>
    <w:rsid w:val="00987D5A"/>
    <w:rsid w:val="009916B5"/>
    <w:rsid w:val="00991BA5"/>
    <w:rsid w:val="0099372B"/>
    <w:rsid w:val="00997A81"/>
    <w:rsid w:val="009A1993"/>
    <w:rsid w:val="009A244B"/>
    <w:rsid w:val="009A3ABF"/>
    <w:rsid w:val="009A4D8B"/>
    <w:rsid w:val="009B0FCB"/>
    <w:rsid w:val="009B121F"/>
    <w:rsid w:val="009B141B"/>
    <w:rsid w:val="009B45C9"/>
    <w:rsid w:val="009C0EAD"/>
    <w:rsid w:val="009C2672"/>
    <w:rsid w:val="009C4E44"/>
    <w:rsid w:val="009D1D88"/>
    <w:rsid w:val="009D465C"/>
    <w:rsid w:val="009D7807"/>
    <w:rsid w:val="009E1320"/>
    <w:rsid w:val="009E2D13"/>
    <w:rsid w:val="009E68B8"/>
    <w:rsid w:val="009E6E8A"/>
    <w:rsid w:val="009E795F"/>
    <w:rsid w:val="009F1BB9"/>
    <w:rsid w:val="009F6403"/>
    <w:rsid w:val="00A05072"/>
    <w:rsid w:val="00A065DF"/>
    <w:rsid w:val="00A077E0"/>
    <w:rsid w:val="00A14397"/>
    <w:rsid w:val="00A15018"/>
    <w:rsid w:val="00A15CCB"/>
    <w:rsid w:val="00A1640D"/>
    <w:rsid w:val="00A2022E"/>
    <w:rsid w:val="00A23078"/>
    <w:rsid w:val="00A238FE"/>
    <w:rsid w:val="00A27C78"/>
    <w:rsid w:val="00A33740"/>
    <w:rsid w:val="00A34E67"/>
    <w:rsid w:val="00A36191"/>
    <w:rsid w:val="00A40A0E"/>
    <w:rsid w:val="00A445FD"/>
    <w:rsid w:val="00A45148"/>
    <w:rsid w:val="00A50C35"/>
    <w:rsid w:val="00A53217"/>
    <w:rsid w:val="00A633E3"/>
    <w:rsid w:val="00A63A9E"/>
    <w:rsid w:val="00A654FF"/>
    <w:rsid w:val="00A74214"/>
    <w:rsid w:val="00A770B8"/>
    <w:rsid w:val="00A77D17"/>
    <w:rsid w:val="00A82F85"/>
    <w:rsid w:val="00A86207"/>
    <w:rsid w:val="00A90D62"/>
    <w:rsid w:val="00A9187C"/>
    <w:rsid w:val="00A9454B"/>
    <w:rsid w:val="00A95EFC"/>
    <w:rsid w:val="00A97290"/>
    <w:rsid w:val="00AB0FAB"/>
    <w:rsid w:val="00AB1629"/>
    <w:rsid w:val="00AB472F"/>
    <w:rsid w:val="00AB4EF0"/>
    <w:rsid w:val="00AC3390"/>
    <w:rsid w:val="00AC3414"/>
    <w:rsid w:val="00AD0701"/>
    <w:rsid w:val="00AD0C4D"/>
    <w:rsid w:val="00AD1EFD"/>
    <w:rsid w:val="00AD2D8E"/>
    <w:rsid w:val="00AD3132"/>
    <w:rsid w:val="00AD4500"/>
    <w:rsid w:val="00AD5F80"/>
    <w:rsid w:val="00AD7CEA"/>
    <w:rsid w:val="00AE1AB6"/>
    <w:rsid w:val="00AE23A0"/>
    <w:rsid w:val="00AE5EF4"/>
    <w:rsid w:val="00AE7D05"/>
    <w:rsid w:val="00AF1A53"/>
    <w:rsid w:val="00B04579"/>
    <w:rsid w:val="00B06175"/>
    <w:rsid w:val="00B0753B"/>
    <w:rsid w:val="00B213F0"/>
    <w:rsid w:val="00B2474C"/>
    <w:rsid w:val="00B25B3F"/>
    <w:rsid w:val="00B25CDB"/>
    <w:rsid w:val="00B25EFF"/>
    <w:rsid w:val="00B30392"/>
    <w:rsid w:val="00B31662"/>
    <w:rsid w:val="00B33343"/>
    <w:rsid w:val="00B34DC6"/>
    <w:rsid w:val="00B3508E"/>
    <w:rsid w:val="00B401D9"/>
    <w:rsid w:val="00B40E7E"/>
    <w:rsid w:val="00B43901"/>
    <w:rsid w:val="00B503A2"/>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2E1D"/>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3D64"/>
    <w:rsid w:val="00C65BBB"/>
    <w:rsid w:val="00C71458"/>
    <w:rsid w:val="00C71E71"/>
    <w:rsid w:val="00C7413E"/>
    <w:rsid w:val="00C74810"/>
    <w:rsid w:val="00C82D59"/>
    <w:rsid w:val="00C846B3"/>
    <w:rsid w:val="00C8556E"/>
    <w:rsid w:val="00C87008"/>
    <w:rsid w:val="00C875D1"/>
    <w:rsid w:val="00C91896"/>
    <w:rsid w:val="00C97246"/>
    <w:rsid w:val="00CA65A0"/>
    <w:rsid w:val="00CA7CCC"/>
    <w:rsid w:val="00CB2D6D"/>
    <w:rsid w:val="00CB3EEF"/>
    <w:rsid w:val="00CB781D"/>
    <w:rsid w:val="00CC1CD4"/>
    <w:rsid w:val="00CC2673"/>
    <w:rsid w:val="00CD0123"/>
    <w:rsid w:val="00CD05DE"/>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15C9"/>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0644"/>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531C"/>
    <w:rsid w:val="00DF69ED"/>
    <w:rsid w:val="00E02071"/>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716D1"/>
    <w:rsid w:val="00E74B8A"/>
    <w:rsid w:val="00E7600D"/>
    <w:rsid w:val="00E767CE"/>
    <w:rsid w:val="00E76D34"/>
    <w:rsid w:val="00E77BA0"/>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6B0"/>
    <w:rsid w:val="00EE09BB"/>
    <w:rsid w:val="00EE1DA9"/>
    <w:rsid w:val="00EE5788"/>
    <w:rsid w:val="00EE6B78"/>
    <w:rsid w:val="00F015CE"/>
    <w:rsid w:val="00F034E3"/>
    <w:rsid w:val="00F04C47"/>
    <w:rsid w:val="00F06588"/>
    <w:rsid w:val="00F06F48"/>
    <w:rsid w:val="00F12185"/>
    <w:rsid w:val="00F13C1A"/>
    <w:rsid w:val="00F1410E"/>
    <w:rsid w:val="00F145E6"/>
    <w:rsid w:val="00F203B1"/>
    <w:rsid w:val="00F2133D"/>
    <w:rsid w:val="00F230B6"/>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ECF42C"/>
  <w15:docId w15:val="{CD720C17-A932-5245-A774-5E0A837E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F230B6"/>
  </w:style>
  <w:style w:type="character" w:styleId="UnresolvedMention">
    <w:name w:val="Unresolved Mention"/>
    <w:basedOn w:val="DefaultParagraphFont"/>
    <w:uiPriority w:val="99"/>
    <w:rsid w:val="00977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270361484">
      <w:bodyDiv w:val="1"/>
      <w:marLeft w:val="0"/>
      <w:marRight w:val="0"/>
      <w:marTop w:val="0"/>
      <w:marBottom w:val="0"/>
      <w:divBdr>
        <w:top w:val="none" w:sz="0" w:space="0" w:color="auto"/>
        <w:left w:val="none" w:sz="0" w:space="0" w:color="auto"/>
        <w:bottom w:val="none" w:sz="0" w:space="0" w:color="auto"/>
        <w:right w:val="none" w:sz="0" w:space="0" w:color="auto"/>
      </w:divBdr>
    </w:div>
    <w:div w:id="337344776">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647176343">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296987295">
      <w:bodyDiv w:val="1"/>
      <w:marLeft w:val="0"/>
      <w:marRight w:val="0"/>
      <w:marTop w:val="0"/>
      <w:marBottom w:val="0"/>
      <w:divBdr>
        <w:top w:val="none" w:sz="0" w:space="0" w:color="auto"/>
        <w:left w:val="none" w:sz="0" w:space="0" w:color="auto"/>
        <w:bottom w:val="none" w:sz="0" w:space="0" w:color="auto"/>
        <w:right w:val="none" w:sz="0" w:space="0" w:color="auto"/>
      </w:divBdr>
    </w:div>
    <w:div w:id="1362971022">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797481568">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kitses.com/animation/swfs/digestion.swf" TargetMode="External"/><Relationship Id="rId3" Type="http://schemas.openxmlformats.org/officeDocument/2006/relationships/styles" Target="styles.xml"/><Relationship Id="rId21" Type="http://schemas.openxmlformats.org/officeDocument/2006/relationships/hyperlink" Target="https://www.nytimes.com/2020/05/12/science/pythons-metabolism-animals-digestion.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carbontime.bscs.org/sites/default/files/animals/posters_spreadsheets/Cow_11_x_17_Poster.pdf" TargetMode="External"/><Relationship Id="rId2" Type="http://schemas.openxmlformats.org/officeDocument/2006/relationships/numbering" Target="numbering.xml"/><Relationship Id="rId16" Type="http://schemas.openxmlformats.org/officeDocument/2006/relationships/hyperlink" Target="https://www.youtube.com/watch?v=LWJN7li120c" TargetMode="External"/><Relationship Id="rId20" Type="http://schemas.openxmlformats.org/officeDocument/2006/relationships/hyperlink" Target="https://study.com/academy/lesson/what-is-biosynthesis-definition-lesson-quiz.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maaldrich.com/content/dam/sigma-aldrich/docs/Sigma/General_Information/metabolic_pathways_poster.pdf"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sigmaaldrich.com/content/dam/sigma-aldrich/docs/Sigma/General_Information/metabolic_pathways_poster.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LWJN7li120c" TargetMode="Externa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E1E89-CB22-4940-8D86-0416A8F86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23</Pages>
  <Words>8157</Words>
  <Characters>46498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2020-06-12T15:41:00Z</dcterms:created>
  <dcterms:modified xsi:type="dcterms:W3CDTF">2020-06-12T15:41:00Z</dcterms:modified>
</cp:coreProperties>
</file>